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A8" w:rsidRPr="003808B5" w:rsidRDefault="00A670A8" w:rsidP="00DF6954">
      <w:pPr>
        <w:ind w:firstLine="0"/>
        <w:jc w:val="center"/>
        <w:rPr>
          <w:rFonts w:asciiTheme="minorHAnsi" w:hAnsiTheme="minorHAnsi" w:cs="Arial"/>
          <w:b/>
          <w:lang w:val="en-US"/>
        </w:rPr>
      </w:pPr>
      <w:r w:rsidRPr="003808B5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9F5798" w:rsidRPr="003808B5" w:rsidRDefault="00A670A8" w:rsidP="00A670A8">
      <w:pPr>
        <w:ind w:firstLine="0"/>
        <w:jc w:val="center"/>
        <w:rPr>
          <w:rFonts w:asciiTheme="minorHAnsi" w:hAnsiTheme="minorHAnsi" w:cs="Calibri"/>
          <w:lang w:val="en-US"/>
        </w:rPr>
      </w:pPr>
      <w:r w:rsidRPr="003808B5">
        <w:rPr>
          <w:rFonts w:asciiTheme="minorHAnsi" w:hAnsiTheme="minorHAnsi" w:cs="Arial"/>
          <w:b/>
          <w:lang w:val="en-US"/>
        </w:rPr>
        <w:t>Bureau of National statistics</w:t>
      </w: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307BD" w:rsidRPr="003808B5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3808B5">
        <w:rPr>
          <w:rFonts w:asciiTheme="minorHAnsi" w:hAnsiTheme="minorHAnsi" w:cs="Calibri"/>
          <w:b/>
          <w:sz w:val="40"/>
          <w:szCs w:val="40"/>
          <w:lang w:val="en-US"/>
        </w:rPr>
        <w:t>S</w:t>
      </w:r>
      <w:r w:rsidR="00E47CE3" w:rsidRPr="003808B5">
        <w:rPr>
          <w:rFonts w:asciiTheme="minorHAnsi" w:hAnsiTheme="minorHAnsi" w:cs="Calibri"/>
          <w:b/>
          <w:sz w:val="40"/>
          <w:szCs w:val="40"/>
          <w:lang w:val="en-US"/>
        </w:rPr>
        <w:t>ocio</w:t>
      </w:r>
      <w:r w:rsidRPr="003808B5">
        <w:rPr>
          <w:rFonts w:asciiTheme="minorHAnsi" w:hAnsiTheme="minorHAnsi" w:cs="Calibri"/>
          <w:b/>
          <w:sz w:val="40"/>
          <w:szCs w:val="40"/>
          <w:lang w:val="en-US"/>
        </w:rPr>
        <w:t>-</w:t>
      </w:r>
      <w:r w:rsidR="00E47CE3" w:rsidRPr="003808B5">
        <w:rPr>
          <w:rFonts w:asciiTheme="minorHAnsi" w:hAnsiTheme="minorHAnsi" w:cs="Calibri"/>
          <w:b/>
          <w:sz w:val="40"/>
          <w:szCs w:val="40"/>
          <w:lang w:val="en-US"/>
        </w:rPr>
        <w:t>economic development</w:t>
      </w:r>
      <w:r w:rsidR="00915149" w:rsidRPr="003808B5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="00E47CE3" w:rsidRPr="003808B5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9F5798" w:rsidRPr="003808B5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3808B5">
        <w:rPr>
          <w:rFonts w:asciiTheme="minorHAnsi" w:hAnsiTheme="minorHAnsi" w:cs="Calibri"/>
          <w:b/>
          <w:sz w:val="40"/>
          <w:szCs w:val="40"/>
          <w:lang w:val="en-US"/>
        </w:rPr>
        <w:t>R</w:t>
      </w:r>
      <w:r w:rsidR="00E47CE3" w:rsidRPr="003808B5">
        <w:rPr>
          <w:rFonts w:asciiTheme="minorHAnsi" w:hAnsiTheme="minorHAnsi" w:cs="Calibri"/>
          <w:b/>
          <w:sz w:val="40"/>
          <w:szCs w:val="40"/>
          <w:lang w:val="en-US"/>
        </w:rPr>
        <w:t>epublic of</w:t>
      </w:r>
      <w:r w:rsidRPr="003808B5">
        <w:rPr>
          <w:rFonts w:asciiTheme="minorHAnsi" w:hAnsiTheme="minorHAnsi" w:cs="Calibri"/>
          <w:b/>
          <w:sz w:val="40"/>
          <w:szCs w:val="40"/>
          <w:lang w:val="en-US"/>
        </w:rPr>
        <w:t xml:space="preserve"> K</w:t>
      </w:r>
      <w:r w:rsidR="00E47CE3" w:rsidRPr="003808B5">
        <w:rPr>
          <w:rFonts w:asciiTheme="minorHAnsi" w:hAnsiTheme="minorHAnsi" w:cs="Calibri"/>
          <w:b/>
          <w:sz w:val="40"/>
          <w:szCs w:val="40"/>
          <w:lang w:val="en-US"/>
        </w:rPr>
        <w:t>azakhstan</w:t>
      </w:r>
    </w:p>
    <w:p w:rsidR="00C151E4" w:rsidRPr="003808B5" w:rsidRDefault="00C151E4" w:rsidP="002A10F8">
      <w:pPr>
        <w:ind w:firstLine="0"/>
        <w:jc w:val="left"/>
        <w:rPr>
          <w:rFonts w:asciiTheme="minorHAnsi" w:hAnsiTheme="minorHAnsi" w:cs="Calibri"/>
          <w:b/>
          <w:lang w:val="en-US"/>
        </w:rPr>
      </w:pPr>
    </w:p>
    <w:p w:rsidR="00C151E4" w:rsidRPr="003808B5" w:rsidRDefault="00BE70BC" w:rsidP="00AD10E3">
      <w:pPr>
        <w:jc w:val="left"/>
        <w:rPr>
          <w:rFonts w:asciiTheme="minorHAnsi" w:hAnsiTheme="minorHAnsi" w:cs="Calibri"/>
          <w:b/>
          <w:lang w:val="en-US"/>
        </w:rPr>
      </w:pPr>
      <w:r w:rsidRPr="003808B5">
        <w:rPr>
          <w:rFonts w:asciiTheme="minorHAnsi" w:hAnsiTheme="minorHAnsi" w:cs="Calibri"/>
          <w:b/>
          <w:lang w:val="en-US"/>
        </w:rPr>
        <w:t>January-</w:t>
      </w:r>
      <w:r w:rsidR="0023107B" w:rsidRPr="003808B5">
        <w:rPr>
          <w:rFonts w:asciiTheme="minorHAnsi" w:hAnsiTheme="minorHAnsi" w:cs="Calibri"/>
          <w:b/>
          <w:lang w:val="en-US"/>
        </w:rPr>
        <w:t>Februa</w:t>
      </w:r>
      <w:r w:rsidR="007423A8" w:rsidRPr="003808B5">
        <w:rPr>
          <w:rFonts w:asciiTheme="minorHAnsi" w:hAnsiTheme="minorHAnsi" w:cs="Calibri"/>
          <w:b/>
          <w:lang w:val="en-US"/>
        </w:rPr>
        <w:t xml:space="preserve">ry </w:t>
      </w:r>
      <w:r w:rsidR="00C151E4" w:rsidRPr="003808B5">
        <w:rPr>
          <w:rFonts w:asciiTheme="minorHAnsi" w:hAnsiTheme="minorHAnsi" w:cs="Calibri"/>
          <w:b/>
          <w:lang w:val="en-US"/>
        </w:rPr>
        <w:t>20</w:t>
      </w:r>
      <w:r w:rsidR="00000CFA" w:rsidRPr="003808B5">
        <w:rPr>
          <w:rFonts w:asciiTheme="minorHAnsi" w:hAnsiTheme="minorHAnsi" w:cs="Calibri"/>
          <w:b/>
          <w:lang w:val="en-US"/>
        </w:rPr>
        <w:t>2</w:t>
      </w:r>
      <w:r w:rsidR="009D2575" w:rsidRPr="003808B5">
        <w:rPr>
          <w:rFonts w:asciiTheme="minorHAnsi" w:hAnsiTheme="minorHAnsi" w:cs="Calibri"/>
          <w:b/>
          <w:lang w:val="en-US"/>
        </w:rPr>
        <w:t>1</w:t>
      </w:r>
    </w:p>
    <w:p w:rsidR="009F1395" w:rsidRPr="003808B5" w:rsidRDefault="009F1395" w:rsidP="002A10F8">
      <w:pPr>
        <w:ind w:firstLine="0"/>
        <w:jc w:val="left"/>
        <w:rPr>
          <w:rFonts w:asciiTheme="minorHAnsi" w:hAnsiTheme="minorHAnsi" w:cs="Calibri"/>
          <w:b/>
          <w:lang w:val="kk-KZ"/>
        </w:rPr>
      </w:pPr>
    </w:p>
    <w:p w:rsidR="009F1395" w:rsidRPr="003808B5" w:rsidRDefault="004665AC" w:rsidP="00AD10E3">
      <w:pPr>
        <w:jc w:val="left"/>
        <w:rPr>
          <w:rFonts w:asciiTheme="minorHAnsi" w:hAnsiTheme="minorHAnsi" w:cs="Calibri"/>
          <w:b/>
          <w:lang w:val="kk-KZ"/>
        </w:rPr>
      </w:pPr>
      <w:r w:rsidRPr="003808B5">
        <w:rPr>
          <w:rFonts w:asciiTheme="minorHAnsi" w:hAnsiTheme="minorHAnsi" w:cs="Calibri"/>
          <w:b/>
          <w:lang w:val="en-US"/>
        </w:rPr>
        <w:t>Statistical bulletin</w:t>
      </w: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sz w:val="24"/>
          <w:szCs w:val="24"/>
          <w:lang w:val="en-US"/>
        </w:rPr>
      </w:pPr>
    </w:p>
    <w:p w:rsidR="009F5798" w:rsidRPr="003808B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3808B5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3808B5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3808B5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3808B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3808B5" w:rsidRDefault="003C1721" w:rsidP="00605419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3808B5">
        <w:rPr>
          <w:rFonts w:asciiTheme="minorHAnsi" w:hAnsiTheme="minorHAnsi" w:cs="Calibri"/>
          <w:b/>
          <w:sz w:val="16"/>
          <w:szCs w:val="16"/>
          <w:lang w:val="en-US"/>
        </w:rPr>
        <w:t xml:space="preserve">Nur-Sultan </w:t>
      </w:r>
      <w:r w:rsidR="007308D9" w:rsidRPr="003808B5">
        <w:rPr>
          <w:rFonts w:asciiTheme="minorHAnsi" w:hAnsiTheme="minorHAnsi" w:cs="Calibri"/>
          <w:b/>
          <w:sz w:val="16"/>
          <w:szCs w:val="16"/>
          <w:lang w:val="en-US"/>
        </w:rPr>
        <w:t>202</w:t>
      </w:r>
      <w:r w:rsidR="00F419DD" w:rsidRPr="003808B5">
        <w:rPr>
          <w:rFonts w:asciiTheme="minorHAnsi" w:hAnsiTheme="minorHAnsi" w:cs="Calibri"/>
          <w:b/>
          <w:sz w:val="16"/>
          <w:szCs w:val="16"/>
          <w:lang w:val="en-US"/>
        </w:rPr>
        <w:t>1</w:t>
      </w:r>
    </w:p>
    <w:p w:rsidR="009C5E00" w:rsidRPr="003808B5" w:rsidRDefault="009C5E00" w:rsidP="00391CD6">
      <w:pPr>
        <w:pageBreakBefore/>
        <w:ind w:firstLine="0"/>
        <w:rPr>
          <w:rFonts w:asciiTheme="minorHAnsi" w:hAnsiTheme="minorHAnsi" w:cs="Calibri"/>
          <w:b/>
          <w:sz w:val="18"/>
          <w:szCs w:val="18"/>
          <w:lang w:val="en-GB"/>
        </w:rPr>
      </w:pPr>
      <w:r w:rsidRPr="003808B5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3808B5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="00D052BE" w:rsidRPr="003808B5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BE70BC" w:rsidRPr="003808B5">
        <w:rPr>
          <w:rFonts w:asciiTheme="minorHAnsi" w:hAnsiTheme="minorHAnsi" w:cs="Calibri"/>
          <w:b/>
          <w:lang w:val="en-US"/>
        </w:rPr>
        <w:t>January-February</w:t>
      </w:r>
      <w:r w:rsidR="009D2575" w:rsidRPr="003808B5">
        <w:rPr>
          <w:rFonts w:asciiTheme="minorHAnsi" w:hAnsiTheme="minorHAnsi" w:cs="Calibri"/>
          <w:b/>
          <w:sz w:val="18"/>
          <w:szCs w:val="18"/>
          <w:lang w:val="en-US"/>
        </w:rPr>
        <w:t xml:space="preserve"> 2021</w:t>
      </w:r>
      <w:r w:rsidR="00D1382B" w:rsidRPr="003808B5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</w:t>
      </w:r>
      <w:r w:rsidRPr="003808B5">
        <w:rPr>
          <w:rFonts w:asciiTheme="minorHAnsi" w:hAnsiTheme="minorHAnsi" w:cs="Calibri"/>
          <w:b/>
          <w:sz w:val="18"/>
          <w:szCs w:val="18"/>
          <w:lang w:val="en-GB"/>
        </w:rPr>
        <w:t xml:space="preserve"> data)</w:t>
      </w: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GB"/>
        </w:rPr>
      </w:pP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808B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3808B5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3808B5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3808B5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3808B5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3808B5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BE70BC" w:rsidRPr="003808B5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January-February </w:t>
      </w:r>
      <w:r w:rsidR="00555926" w:rsidRPr="003808B5">
        <w:rPr>
          <w:rFonts w:asciiTheme="minorHAnsi" w:hAnsiTheme="minorHAnsi" w:cs="Calibri"/>
          <w:color w:val="auto"/>
          <w:sz w:val="18"/>
          <w:szCs w:val="18"/>
          <w:lang w:val="en-US"/>
        </w:rPr>
        <w:t>202</w:t>
      </w:r>
      <w:r w:rsidR="009D2575" w:rsidRPr="003808B5">
        <w:rPr>
          <w:rFonts w:asciiTheme="minorHAnsi" w:hAnsiTheme="minorHAnsi" w:cs="Calibri"/>
          <w:color w:val="auto"/>
          <w:sz w:val="18"/>
          <w:szCs w:val="18"/>
          <w:lang w:val="en-US"/>
        </w:rPr>
        <w:t>1</w:t>
      </w:r>
      <w:r w:rsidR="00760812" w:rsidRPr="003808B5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9C5E00" w:rsidRPr="003808B5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808B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808B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808B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808B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808B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3808B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C151E4" w:rsidRPr="003808B5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3808B5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9C5E00" w:rsidRPr="003808B5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color w:val="auto"/>
          <w:spacing w:val="3"/>
          <w:sz w:val="18"/>
          <w:szCs w:val="18"/>
        </w:rPr>
        <w:t>Nur-Sultan</w:t>
      </w:r>
      <w:r w:rsidR="00C151E4" w:rsidRPr="003808B5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, </w:t>
      </w:r>
      <w:r w:rsidR="00C151E4" w:rsidRPr="003808B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r w:rsidR="000E7556" w:rsidRPr="003808B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 el</w:t>
      </w:r>
      <w:r w:rsidR="00C151E4" w:rsidRPr="003808B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</w:t>
      </w:r>
      <w:proofErr w:type="gramStart"/>
      <w:r w:rsidR="00C151E4" w:rsidRPr="003808B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street</w:t>
      </w:r>
      <w:proofErr w:type="gramEnd"/>
    </w:p>
    <w:p w:rsidR="00C151E4" w:rsidRPr="003808B5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C306D6" w:rsidRPr="003808B5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kk-KZ"/>
        </w:rPr>
      </w:pPr>
      <w:r w:rsidRPr="003808B5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C306D6" w:rsidRPr="003808B5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en-US"/>
        </w:rPr>
      </w:pPr>
      <w:proofErr w:type="gramStart"/>
      <w:r w:rsidRPr="003808B5">
        <w:rPr>
          <w:rFonts w:asciiTheme="minorHAnsi" w:hAnsiTheme="minorHAnsi" w:cs="Arial"/>
          <w:sz w:val="18"/>
          <w:szCs w:val="18"/>
          <w:lang w:val="en-US"/>
        </w:rPr>
        <w:t>of</w:t>
      </w:r>
      <w:proofErr w:type="gramEnd"/>
      <w:r w:rsidRPr="003808B5">
        <w:rPr>
          <w:rFonts w:asciiTheme="minorHAnsi" w:hAnsiTheme="minorHAnsi" w:cs="Arial"/>
          <w:sz w:val="18"/>
          <w:szCs w:val="18"/>
          <w:lang w:val="en-US"/>
        </w:rPr>
        <w:t xml:space="preserve"> the Republic of Kazakhstan</w:t>
      </w:r>
    </w:p>
    <w:p w:rsidR="00C306D6" w:rsidRPr="003808B5" w:rsidRDefault="00C306D6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808B5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  <w:r w:rsidRPr="003808B5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</w:t>
      </w:r>
    </w:p>
    <w:p w:rsidR="003A350F" w:rsidRPr="003808B5" w:rsidRDefault="003A350F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808B5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9C5E00" w:rsidRPr="003808B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808B5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C306D6" w:rsidRPr="003808B5" w:rsidRDefault="009C5E00" w:rsidP="00C306D6">
      <w:pPr>
        <w:autoSpaceDE w:val="0"/>
        <w:autoSpaceDN w:val="0"/>
        <w:adjustRightInd w:val="0"/>
        <w:ind w:firstLine="0"/>
        <w:rPr>
          <w:rFonts w:asciiTheme="minorHAnsi" w:hAnsiTheme="minorHAnsi" w:cs="Calibri"/>
          <w:lang w:val="kk-KZ"/>
        </w:rPr>
      </w:pPr>
      <w:r w:rsidRPr="003808B5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r w:rsidR="00DF6954" w:rsidRPr="003808B5">
        <w:rPr>
          <w:rFonts w:asciiTheme="minorHAnsi" w:hAnsiTheme="minorHAnsi" w:cs="Calibri"/>
          <w:sz w:val="18"/>
          <w:szCs w:val="18"/>
          <w:lang w:val="en-US"/>
        </w:rPr>
        <w:t>e.stat@aspire.gov.kz</w:t>
      </w:r>
    </w:p>
    <w:p w:rsidR="009C5E00" w:rsidRPr="003808B5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808B5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</w:t>
      </w:r>
      <w:r w:rsidR="009C5E00" w:rsidRPr="003808B5">
        <w:rPr>
          <w:rFonts w:asciiTheme="minorHAnsi" w:hAnsiTheme="minorHAnsi" w:cs="Calibri"/>
          <w:color w:val="auto"/>
          <w:spacing w:val="6"/>
          <w:sz w:val="18"/>
          <w:szCs w:val="18"/>
        </w:rPr>
        <w:t>stat.gov.kz</w:t>
      </w: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808B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808B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808B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808B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3808B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8173EE" w:rsidRPr="003808B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8173EE" w:rsidRPr="003808B5" w:rsidRDefault="009C5E00" w:rsidP="00041818">
      <w:pPr>
        <w:ind w:firstLine="0"/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spacing w:val="9"/>
          <w:sz w:val="18"/>
          <w:szCs w:val="18"/>
          <w:lang w:val="en-GB"/>
        </w:rPr>
        <w:t>-</w:t>
      </w:r>
      <w:r w:rsidR="00523705" w:rsidRPr="003808B5">
        <w:rPr>
          <w:rFonts w:asciiTheme="minorHAnsi" w:hAnsiTheme="minorHAnsi" w:cs="Calibri"/>
          <w:spacing w:val="9"/>
          <w:sz w:val="18"/>
          <w:szCs w:val="18"/>
          <w:lang w:val="en-US"/>
        </w:rPr>
        <w:t xml:space="preserve"> </w:t>
      </w:r>
      <w:proofErr w:type="gramStart"/>
      <w:r w:rsidR="00C96EDA" w:rsidRPr="003808B5">
        <w:rPr>
          <w:rFonts w:asciiTheme="minorHAnsi" w:hAnsiTheme="minorHAnsi" w:cs="Calibri"/>
          <w:spacing w:val="9"/>
          <w:sz w:val="18"/>
          <w:szCs w:val="18"/>
          <w:lang w:val="en-GB"/>
        </w:rPr>
        <w:t>it</w:t>
      </w:r>
      <w:proofErr w:type="gramEnd"/>
      <w:r w:rsidR="00C96EDA" w:rsidRPr="003808B5">
        <w:rPr>
          <w:rFonts w:asciiTheme="minorHAnsi" w:hAnsiTheme="minorHAnsi" w:cs="Calibri"/>
          <w:spacing w:val="9"/>
          <w:sz w:val="18"/>
          <w:szCs w:val="18"/>
          <w:lang w:val="en-GB"/>
        </w:rPr>
        <w:t xml:space="preserve"> is abse</w:t>
      </w:r>
      <w:r w:rsidR="00034C29" w:rsidRPr="003808B5">
        <w:rPr>
          <w:rFonts w:asciiTheme="minorHAnsi" w:hAnsiTheme="minorHAnsi" w:cs="Calibri"/>
          <w:spacing w:val="9"/>
          <w:sz w:val="18"/>
          <w:szCs w:val="18"/>
          <w:lang w:val="en-GB"/>
        </w:rPr>
        <w:t>nt</w:t>
      </w:r>
    </w:p>
    <w:p w:rsidR="008173EE" w:rsidRPr="003808B5" w:rsidRDefault="00034C29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3808B5">
        <w:rPr>
          <w:rFonts w:asciiTheme="minorHAnsi" w:hAnsiTheme="minorHAnsi" w:cs="Calibri"/>
          <w:spacing w:val="5"/>
          <w:sz w:val="18"/>
          <w:szCs w:val="18"/>
          <w:lang w:val="en-GB"/>
        </w:rPr>
        <w:t>0</w:t>
      </w:r>
      <w:proofErr w:type="gramStart"/>
      <w:r w:rsidRPr="003808B5">
        <w:rPr>
          <w:rFonts w:asciiTheme="minorHAnsi" w:hAnsiTheme="minorHAnsi" w:cs="Calibri"/>
          <w:spacing w:val="5"/>
          <w:sz w:val="18"/>
          <w:szCs w:val="18"/>
          <w:lang w:val="en-GB"/>
        </w:rPr>
        <w:t>,0</w:t>
      </w:r>
      <w:proofErr w:type="gramEnd"/>
      <w:r w:rsidRPr="003808B5">
        <w:rPr>
          <w:rFonts w:asciiTheme="minorHAnsi" w:hAnsiTheme="minorHAnsi" w:cs="Calibri"/>
          <w:spacing w:val="5"/>
          <w:sz w:val="18"/>
          <w:szCs w:val="18"/>
          <w:lang w:val="en-GB"/>
        </w:rPr>
        <w:t xml:space="preserve"> – a small quantity</w:t>
      </w:r>
    </w:p>
    <w:p w:rsidR="004C24BB" w:rsidRPr="003808B5" w:rsidRDefault="004C24BB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x – </w:t>
      </w:r>
      <w:proofErr w:type="gramStart"/>
      <w:r w:rsidRPr="003808B5">
        <w:rPr>
          <w:rFonts w:asciiTheme="minorHAnsi" w:hAnsiTheme="minorHAnsi" w:cs="Calibri"/>
          <w:spacing w:val="5"/>
          <w:sz w:val="18"/>
          <w:szCs w:val="18"/>
          <w:lang w:val="en-US"/>
        </w:rPr>
        <w:t>data</w:t>
      </w:r>
      <w:proofErr w:type="gramEnd"/>
      <w:r w:rsidRPr="003808B5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 are confedential</w:t>
      </w:r>
    </w:p>
    <w:p w:rsidR="009C5E00" w:rsidRPr="003808B5" w:rsidRDefault="009C5E00" w:rsidP="00041818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3808B5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– </w:t>
      </w:r>
      <w:proofErr w:type="gramStart"/>
      <w:r w:rsidRPr="003808B5">
        <w:rPr>
          <w:rFonts w:asciiTheme="minorHAnsi" w:hAnsiTheme="minorHAnsi" w:cs="Calibri"/>
          <w:spacing w:val="6"/>
          <w:sz w:val="18"/>
          <w:szCs w:val="18"/>
          <w:lang w:val="en-GB"/>
        </w:rPr>
        <w:t>data</w:t>
      </w:r>
      <w:proofErr w:type="gramEnd"/>
      <w:r w:rsidRPr="003808B5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 are </w:t>
      </w:r>
      <w:r w:rsidR="00034C29" w:rsidRPr="003808B5">
        <w:rPr>
          <w:rFonts w:asciiTheme="minorHAnsi" w:hAnsiTheme="minorHAnsi" w:cs="Calibri"/>
          <w:spacing w:val="6"/>
          <w:sz w:val="18"/>
          <w:szCs w:val="18"/>
          <w:lang w:val="en-GB"/>
        </w:rPr>
        <w:t>absent</w:t>
      </w:r>
    </w:p>
    <w:p w:rsidR="00A004CA" w:rsidRPr="003808B5" w:rsidRDefault="009C5E00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034C29" w:rsidRPr="003808B5">
        <w:rPr>
          <w:rFonts w:asciiTheme="minorHAnsi" w:hAnsiTheme="minorHAnsi" w:cs="Calibri"/>
          <w:sz w:val="18"/>
          <w:szCs w:val="18"/>
          <w:lang w:val="en-US"/>
        </w:rPr>
        <w:t>small discrepancies</w:t>
      </w:r>
      <w:r w:rsidRPr="003808B5">
        <w:rPr>
          <w:rFonts w:asciiTheme="minorHAnsi" w:hAnsiTheme="minorHAnsi" w:cs="Calibri"/>
          <w:sz w:val="18"/>
          <w:szCs w:val="18"/>
          <w:lang w:val="en-US"/>
        </w:rPr>
        <w:t xml:space="preserve"> between </w:t>
      </w:r>
      <w:r w:rsidR="00034C29" w:rsidRPr="003808B5">
        <w:rPr>
          <w:rFonts w:asciiTheme="minorHAnsi" w:hAnsiTheme="minorHAnsi" w:cs="Calibri"/>
          <w:sz w:val="18"/>
          <w:szCs w:val="18"/>
          <w:lang w:val="en-US"/>
        </w:rPr>
        <w:t xml:space="preserve">total and the sum of sum and in some cases can </w:t>
      </w:r>
      <w:r w:rsidR="00825C36" w:rsidRPr="003808B5">
        <w:rPr>
          <w:rFonts w:asciiTheme="minorHAnsi" w:hAnsiTheme="minorHAnsi" w:cs="Calibri"/>
          <w:sz w:val="18"/>
          <w:szCs w:val="18"/>
          <w:lang w:val="en-US"/>
        </w:rPr>
        <w:t>be exlaned by rounding of data.</w:t>
      </w:r>
    </w:p>
    <w:p w:rsidR="00A004CA" w:rsidRPr="003808B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3808B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3808B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3808B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3808B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3808B5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C306D6" w:rsidRPr="003808B5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3808B5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3808B5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Calibri"/>
          <w:b/>
          <w:lang w:val="en-US"/>
        </w:rPr>
      </w:pPr>
      <w:r w:rsidRPr="003808B5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  <w:r w:rsidRPr="003808B5">
        <w:rPr>
          <w:rFonts w:asciiTheme="minorHAnsi" w:hAnsiTheme="minorHAnsi" w:cs="Calibri"/>
          <w:b/>
          <w:lang w:val="en-US"/>
        </w:rPr>
        <w:t xml:space="preserve"> </w:t>
      </w:r>
    </w:p>
    <w:p w:rsidR="009C5E00" w:rsidRPr="003808B5" w:rsidRDefault="009C5E00" w:rsidP="00C306D6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r w:rsidRPr="003808B5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7C7D87" w:rsidRPr="003808B5" w:rsidTr="00352118">
        <w:tc>
          <w:tcPr>
            <w:tcW w:w="9639" w:type="dxa"/>
            <w:shd w:val="clear" w:color="auto" w:fill="auto"/>
          </w:tcPr>
          <w:p w:rsidR="009C5E00" w:rsidRPr="003808B5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AE461C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3808B5" w:rsidTr="00352118">
        <w:tc>
          <w:tcPr>
            <w:tcW w:w="9639" w:type="dxa"/>
            <w:shd w:val="clear" w:color="auto" w:fill="auto"/>
          </w:tcPr>
          <w:p w:rsidR="009C5E00" w:rsidRPr="003808B5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808B5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lang w:val="en-US"/>
              </w:rPr>
              <w:t>Labor and e</w:t>
            </w:r>
            <w:r w:rsidR="00760812" w:rsidRPr="003808B5">
              <w:rPr>
                <w:rFonts w:asciiTheme="minorHAnsi" w:hAnsiTheme="minorHAnsi"/>
              </w:rPr>
              <w:t>mployment statistics</w:t>
            </w:r>
            <w:r w:rsidR="00760812" w:rsidRPr="003808B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760812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Fonts w:asciiTheme="minorHAnsi" w:hAnsiTheme="minorHAnsi"/>
              </w:rPr>
              <w:t>Prices 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lang w:val="en-US"/>
              </w:rPr>
              <w:t>Gross domestic product</w:t>
            </w:r>
            <w:r w:rsidRPr="003808B5">
              <w:rPr>
                <w:rFonts w:asciiTheme="minorHAnsi" w:hAnsiTheme="minorHAnsi"/>
                <w:lang w:val="kk-KZ"/>
              </w:rPr>
              <w:t xml:space="preserve"> </w:t>
            </w:r>
            <w:r w:rsidRPr="003808B5">
              <w:rPr>
                <w:rFonts w:asciiTheme="minorHAnsi" w:hAnsiTheme="minorHAnsi"/>
                <w:lang w:val="en-US"/>
              </w:rPr>
              <w:t>by method of production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5567F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3808B5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3808B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</w:t>
            </w:r>
            <w:r w:rsidR="00BD00BD"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</w:t>
            </w:r>
            <w:r w:rsidR="00AE461C" w:rsidRPr="003808B5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="00E64947"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</w:t>
            </w:r>
            <w:r w:rsidR="00352118" w:rsidRPr="003808B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  <w:r w:rsidR="004641F5" w:rsidRPr="003808B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</w:rPr>
              <w:t>…..</w:t>
            </w:r>
            <w:r w:rsidR="00835206" w:rsidRPr="003808B5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Fonts w:asciiTheme="minorHAnsi" w:hAnsiTheme="minorHAnsi"/>
              </w:rPr>
              <w:t>Domestic trade</w:t>
            </w:r>
            <w:r w:rsidRPr="003808B5">
              <w:rPr>
                <w:rFonts w:asciiTheme="minorHAnsi" w:hAnsiTheme="minorHAnsi"/>
                <w:lang w:val="en-US"/>
              </w:rPr>
              <w:t xml:space="preserve"> </w:t>
            </w:r>
            <w:r w:rsidRPr="003808B5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35206" w:rsidRPr="003808B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1</w:t>
            </w:r>
            <w:r w:rsidR="00CD5B3E" w:rsidRPr="003808B5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lang w:val="en-US"/>
              </w:rPr>
              <w:t>Foreign and</w:t>
            </w:r>
            <w:r w:rsidRPr="003808B5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3808B5">
              <w:rPr>
                <w:rStyle w:val="FontStyle177"/>
                <w:rFonts w:asciiTheme="minorHAnsi" w:hAnsiTheme="minorHAnsi"/>
                <w:b w:val="0"/>
                <w:sz w:val="16"/>
                <w:szCs w:val="16"/>
                <w:lang w:val="en-US"/>
              </w:rPr>
              <w:t>mutual</w:t>
            </w:r>
            <w:r w:rsidRPr="003808B5">
              <w:rPr>
                <w:rStyle w:val="FontStyle177"/>
                <w:rFonts w:asciiTheme="minorHAnsi" w:hAnsiTheme="minorHAnsi"/>
                <w:b w:val="0"/>
                <w:sz w:val="20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lang w:val="en-US"/>
              </w:rPr>
              <w:t>trade statistics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..........................................</w:t>
            </w:r>
            <w:r w:rsidR="008D626A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D626A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....</w:t>
            </w:r>
            <w:r w:rsidR="0095567F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  <w:r w:rsidR="0095567F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1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3808B5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3808B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3808B5">
              <w:rPr>
                <w:rFonts w:asciiTheme="minorHAnsi" w:hAnsiTheme="minorHAnsi"/>
                <w:lang w:val="en-US"/>
              </w:rPr>
              <w:t>Agriculture, forestry</w:t>
            </w:r>
            <w:r w:rsidR="00285563" w:rsidRPr="003808B5">
              <w:rPr>
                <w:rFonts w:asciiTheme="minorHAnsi" w:hAnsiTheme="minorHAnsi"/>
                <w:lang w:val="en-US"/>
              </w:rPr>
              <w:t>, hunting</w:t>
            </w:r>
            <w:r w:rsidRPr="003808B5">
              <w:rPr>
                <w:rFonts w:asciiTheme="minorHAnsi" w:hAnsiTheme="minorHAnsi"/>
                <w:lang w:val="en-US"/>
              </w:rPr>
              <w:t xml:space="preserve"> and fisheries statistics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D626A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95567F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35206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1</w:t>
            </w:r>
            <w:r w:rsidR="00AF64B2" w:rsidRPr="003808B5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3808B5">
              <w:rPr>
                <w:rFonts w:asciiTheme="minorHAnsi" w:hAnsiTheme="minorHAnsi"/>
              </w:rPr>
              <w:t>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="009C5E00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3808B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1</w:t>
            </w:r>
            <w:r w:rsidR="00AF64B2" w:rsidRPr="003808B5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3808B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ransport</w:t>
            </w:r>
            <w:r w:rsidRPr="003808B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3808B5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</w:rPr>
              <w:t>….</w:t>
            </w:r>
            <w:r w:rsidR="0095567F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3808B5">
              <w:rPr>
                <w:rFonts w:asciiTheme="minorHAnsi" w:hAnsiTheme="minorHAnsi" w:cs="Calibri"/>
                <w:b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1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3808B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3808B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3808B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</w:t>
            </w:r>
            <w:r w:rsidR="009C5E00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3808B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1</w:t>
            </w:r>
            <w:r w:rsidR="00CD5B3E" w:rsidRPr="003808B5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808B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3808B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AE461C"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3808B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1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808B5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</w:t>
            </w:r>
            <w:r w:rsidRPr="003808B5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3808B5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3808B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1</w:t>
            </w:r>
            <w:r w:rsidR="00CD5B3E" w:rsidRPr="003808B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808B5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3808B5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3808B5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808B5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3808B5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="00835206"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3808B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3808B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3808B5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808B5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="00835206"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3808B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....................................................................................</w:t>
            </w:r>
            <w:r w:rsidR="00352118" w:rsidRPr="003808B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3808B5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3808B5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808B5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lang w:val="en-US"/>
              </w:rPr>
              <w:t>Labor and e</w:t>
            </w:r>
            <w:r w:rsidRPr="003808B5">
              <w:rPr>
                <w:rFonts w:asciiTheme="minorHAnsi" w:hAnsiTheme="minorHAnsi"/>
              </w:rPr>
              <w:t>mployment 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2A10F8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</w:t>
            </w:r>
            <w:r w:rsidR="004641F5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3808B5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808B5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808B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Fonts w:asciiTheme="minorHAnsi" w:hAnsiTheme="minorHAnsi"/>
              </w:rPr>
              <w:t>Prices 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3808B5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808B5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3808B5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3808B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3808B5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.….</w:t>
            </w:r>
            <w:r w:rsidRPr="003808B5">
              <w:rPr>
                <w:rFonts w:asciiTheme="minorHAnsi" w:hAnsiTheme="minorHAnsi" w:cs="Calibri"/>
                <w:b/>
                <w:sz w:val="16"/>
                <w:szCs w:val="16"/>
              </w:rPr>
              <w:t>…</w:t>
            </w:r>
            <w:r w:rsidR="00835206" w:rsidRPr="003808B5">
              <w:rPr>
                <w:rFonts w:asciiTheme="minorHAnsi" w:hAnsiTheme="minorHAnsi" w:cs="Calibri"/>
                <w:b/>
                <w:sz w:val="16"/>
                <w:szCs w:val="16"/>
              </w:rPr>
              <w:t>..</w:t>
            </w:r>
            <w:r w:rsidR="004641F5" w:rsidRPr="003808B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3808B5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2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808B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3808B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2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3808B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808B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Fonts w:asciiTheme="minorHAnsi" w:hAnsiTheme="minorHAnsi"/>
              </w:rPr>
              <w:t>Domestic trade</w:t>
            </w:r>
            <w:r w:rsidRPr="003808B5">
              <w:rPr>
                <w:rFonts w:asciiTheme="minorHAnsi" w:hAnsiTheme="minorHAnsi"/>
                <w:lang w:val="en-US"/>
              </w:rPr>
              <w:t xml:space="preserve"> </w:t>
            </w:r>
            <w:r w:rsidRPr="003808B5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3808B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3808B5">
              <w:rPr>
                <w:rFonts w:asciiTheme="minorHAnsi" w:hAnsiTheme="minorHAnsi" w:cs="Calibri"/>
                <w:b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3808B5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2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3808B5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808B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3808B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2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2</w:t>
            </w:r>
          </w:p>
        </w:tc>
      </w:tr>
      <w:tr w:rsidR="007C7D87" w:rsidRPr="003808B5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808B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3808B5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3808B5">
              <w:rPr>
                <w:rFonts w:asciiTheme="minorHAnsi" w:hAnsiTheme="minorHAnsi"/>
              </w:rPr>
              <w:t>statistics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3808B5">
              <w:rPr>
                <w:rFonts w:asciiTheme="minorHAnsi" w:hAnsiTheme="minorHAnsi" w:cs="Calibri"/>
                <w:b/>
                <w:szCs w:val="16"/>
              </w:rPr>
              <w:t>……</w:t>
            </w:r>
            <w:r w:rsidRPr="003808B5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352118" w:rsidRPr="003808B5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  <w:r w:rsidR="0095567F" w:rsidRPr="003808B5">
              <w:rPr>
                <w:rFonts w:asciiTheme="minorHAnsi" w:hAnsiTheme="minorHAnsi" w:cs="Calibri"/>
                <w:b/>
                <w:szCs w:val="16"/>
              </w:rPr>
              <w:t>.</w:t>
            </w:r>
            <w:r w:rsidR="00835206" w:rsidRPr="003808B5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3808B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2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3808B5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808B5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808B5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3808B5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="008E1817"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3808B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</w:t>
            </w:r>
            <w:r w:rsidR="00352118" w:rsidRPr="003808B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3808B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2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3808B5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3808B5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3808B5">
              <w:rPr>
                <w:rStyle w:val="22"/>
                <w:rFonts w:asciiTheme="minorHAnsi" w:hAnsiTheme="minorHAnsi" w:cs="Arial"/>
                <w:b w:val="0"/>
                <w:bCs/>
                <w:sz w:val="16"/>
                <w:szCs w:val="16"/>
                <w:lang w:val="en-US"/>
              </w:rPr>
              <w:t>Small and medium enterprises</w:t>
            </w:r>
            <w:r w:rsidR="008E1817" w:rsidRPr="003808B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3808B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3808B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3808B5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2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3808B5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3808B5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3808B5">
              <w:rPr>
                <w:rStyle w:val="22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3808B5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3808B5">
              <w:rPr>
                <w:rFonts w:asciiTheme="minorHAnsi" w:hAnsiTheme="minorHAnsi" w:cs="Calibri"/>
                <w:szCs w:val="16"/>
              </w:rPr>
              <w:t>2</w:t>
            </w:r>
            <w:r w:rsidR="00A538EB" w:rsidRPr="003808B5">
              <w:rPr>
                <w:rFonts w:asciiTheme="minorHAnsi" w:hAnsiTheme="minorHAnsi" w:cs="Calibri"/>
                <w:szCs w:val="16"/>
              </w:rPr>
              <w:t>6</w:t>
            </w:r>
          </w:p>
        </w:tc>
      </w:tr>
    </w:tbl>
    <w:p w:rsidR="00410391" w:rsidRPr="003808B5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sz w:val="22"/>
          <w:szCs w:val="22"/>
          <w:lang w:val="en-US"/>
        </w:rPr>
      </w:pPr>
      <w:r w:rsidRPr="003808B5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2153E5" w:rsidRPr="003808B5" w:rsidRDefault="002153E5" w:rsidP="002153E5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3808B5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1064FE" w:rsidRPr="003808B5" w:rsidRDefault="001064FE" w:rsidP="001064FE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 w:rsidRPr="003808B5">
        <w:rPr>
          <w:rFonts w:ascii="Calibri" w:hAnsi="Calibri" w:cs="Arial"/>
          <w:sz w:val="14"/>
          <w:szCs w:val="14"/>
          <w:lang w:val="en-US"/>
        </w:rPr>
        <w:t>January 2021</w:t>
      </w:r>
    </w:p>
    <w:tbl>
      <w:tblPr>
        <w:tblW w:w="6205" w:type="pct"/>
        <w:tblInd w:w="108" w:type="dxa"/>
        <w:tblLook w:val="01E0"/>
      </w:tblPr>
      <w:tblGrid>
        <w:gridCol w:w="3402"/>
        <w:gridCol w:w="2269"/>
        <w:gridCol w:w="2269"/>
        <w:gridCol w:w="2127"/>
        <w:gridCol w:w="1328"/>
        <w:gridCol w:w="1325"/>
      </w:tblGrid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4FE" w:rsidRPr="003808B5" w:rsidRDefault="001064FE" w:rsidP="00266CD3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4FE" w:rsidRPr="003808B5" w:rsidRDefault="001064FE" w:rsidP="00266CD3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January 2021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4FE" w:rsidRPr="003808B5" w:rsidRDefault="001064FE" w:rsidP="00266CD3">
            <w:pPr>
              <w:pStyle w:val="a7"/>
              <w:rPr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January 2021 to January 2020, %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64FE" w:rsidRPr="003808B5" w:rsidRDefault="001064FE" w:rsidP="00266CD3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January 2021 to December 2020, %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tcBorders>
              <w:top w:val="single" w:sz="4" w:space="0" w:color="auto"/>
            </w:tcBorders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18 897 898</w:t>
            </w:r>
          </w:p>
        </w:tc>
        <w:tc>
          <w:tcPr>
            <w:tcW w:w="892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34 157</w:t>
            </w:r>
          </w:p>
        </w:tc>
        <w:tc>
          <w:tcPr>
            <w:tcW w:w="892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99,4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88,2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12 478</w:t>
            </w:r>
          </w:p>
        </w:tc>
        <w:tc>
          <w:tcPr>
            <w:tcW w:w="892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105,1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95,4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626</w:t>
            </w:r>
          </w:p>
        </w:tc>
        <w:tc>
          <w:tcPr>
            <w:tcW w:w="892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42,2</w:t>
            </w:r>
          </w:p>
        </w:tc>
        <w:tc>
          <w:tcPr>
            <w:tcW w:w="836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80,8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1 535</w:t>
            </w:r>
          </w:p>
        </w:tc>
        <w:tc>
          <w:tcPr>
            <w:tcW w:w="892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57,0</w:t>
            </w:r>
          </w:p>
        </w:tc>
        <w:tc>
          <w:tcPr>
            <w:tcW w:w="836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73,2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428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67,5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77,3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242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73,8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84,6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</w:t>
            </w: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Arial CYR"/>
                <w:sz w:val="14"/>
                <w:szCs w:val="14"/>
              </w:rPr>
              <w:t>956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80,9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255,9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125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80,0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115 684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97,6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99,4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33 861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102,2</w:t>
            </w:r>
          </w:p>
        </w:tc>
      </w:tr>
      <w:tr w:rsidR="001064FE" w:rsidRPr="003808B5" w:rsidTr="00266CD3">
        <w:trPr>
          <w:gridAfter w:val="2"/>
          <w:wAfter w:w="1043" w:type="pct"/>
          <w:trHeight w:val="110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172,3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148,4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121,5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Unemployment rate,% (IV quarter 2020)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1,9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IV quarter 2020)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222 261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90,9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90,4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3808B5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shd w:val="clear" w:color="auto" w:fill="FFFF00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100,6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 98,8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 105,1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99,6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108,3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</w:tr>
      <w:tr w:rsidR="001064FE" w:rsidRPr="003808B5" w:rsidTr="00266CD3">
        <w:trPr>
          <w:gridAfter w:val="2"/>
          <w:wAfter w:w="1043" w:type="pct"/>
          <w:trHeight w:val="178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107,3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97,1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106,4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4 651,7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94,2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66,9</w:t>
            </w:r>
          </w:p>
        </w:tc>
      </w:tr>
      <w:tr w:rsidR="001064FE" w:rsidRPr="003808B5" w:rsidTr="00266CD3"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operative data, January-December 2020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70 134,1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22" w:type="pct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21" w:type="pct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571,4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82,5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1064FE" w:rsidRPr="003808B5" w:rsidRDefault="001064FE" w:rsidP="00266CD3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33,1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789,4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95,4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53,4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5 668,0</w:t>
            </w:r>
          </w:p>
        </w:tc>
        <w:tc>
          <w:tcPr>
            <w:tcW w:w="892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836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78,9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3 240,3</w:t>
            </w:r>
          </w:p>
        </w:tc>
        <w:tc>
          <w:tcPr>
            <w:tcW w:w="892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71,5</w:t>
            </w:r>
          </w:p>
        </w:tc>
        <w:tc>
          <w:tcPr>
            <w:tcW w:w="836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88,4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2 427,7</w:t>
            </w:r>
          </w:p>
        </w:tc>
        <w:tc>
          <w:tcPr>
            <w:tcW w:w="892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836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69,0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2 435,4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82,8</w:t>
            </w:r>
          </w:p>
        </w:tc>
      </w:tr>
      <w:tr w:rsidR="001064FE" w:rsidRPr="003808B5" w:rsidTr="00266CD3">
        <w:trPr>
          <w:gridAfter w:val="2"/>
          <w:wAfter w:w="1043" w:type="pct"/>
          <w:trHeight w:val="304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3808B5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170,6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49,9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78,2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10,6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282,2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95,0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74,1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45,6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97,3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82,6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3,7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77,6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78,4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 quarter 2020)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+2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quarter 2020)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-11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(IV quarter 2020)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-3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121,6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101,9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124,0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96,0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22 675,7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102,7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lastRenderedPageBreak/>
              <w:t>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lastRenderedPageBreak/>
              <w:t>10 731,7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99,4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106,7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99,8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12 508,5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106,3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III quarter 2020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on October 1, 2020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</w:rPr>
              <w:t>358,6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266CD3">
        <w:trPr>
          <w:gridAfter w:val="2"/>
          <w:wAfter w:w="1043" w:type="pct"/>
        </w:trPr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on October 1, 2020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54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</w:rPr>
              <w:t>878,3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1064FE" w:rsidRPr="003808B5" w:rsidRDefault="001064FE" w:rsidP="001064FE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 w:rsidRPr="003808B5">
        <w:rPr>
          <w:rFonts w:ascii="Calibri" w:hAnsi="Calibri" w:cs="Arial"/>
          <w:sz w:val="14"/>
          <w:szCs w:val="14"/>
          <w:lang w:val="en-US"/>
        </w:rPr>
        <w:t>February 2021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1064FE" w:rsidRPr="003808B5" w:rsidTr="00266CD3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4FE" w:rsidRPr="003808B5" w:rsidRDefault="001064FE" w:rsidP="00266CD3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4FE" w:rsidRPr="003808B5" w:rsidRDefault="001064FE" w:rsidP="00266CD3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January-February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4FE" w:rsidRPr="003808B5" w:rsidRDefault="001064FE" w:rsidP="00266CD3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4FE" w:rsidRPr="003808B5" w:rsidRDefault="001064FE" w:rsidP="00266CD3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January-February 2021  to January-February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4FE" w:rsidRPr="003808B5" w:rsidRDefault="001064FE" w:rsidP="00266CD3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 2021 to February 2020</w:t>
            </w:r>
            <w:r w:rsidRPr="003808B5">
              <w:rPr>
                <w:rFonts w:ascii="Calibri" w:hAnsi="Calibri" w:cs="Arial"/>
                <w:sz w:val="14"/>
                <w:szCs w:val="14"/>
              </w:rPr>
              <w:t>,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64FE" w:rsidRPr="003808B5" w:rsidRDefault="001064FE" w:rsidP="00266CD3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 2021 to January 2021</w:t>
            </w:r>
            <w:r w:rsidRPr="003808B5">
              <w:rPr>
                <w:rFonts w:ascii="Calibri" w:hAnsi="Calibri" w:cs="Arial"/>
                <w:sz w:val="14"/>
                <w:szCs w:val="14"/>
              </w:rPr>
              <w:t>,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1064FE" w:rsidRPr="003808B5" w:rsidTr="00266CD3">
        <w:tc>
          <w:tcPr>
            <w:tcW w:w="1694" w:type="pct"/>
            <w:tcBorders>
              <w:top w:val="single" w:sz="4" w:space="0" w:color="auto"/>
            </w:tcBorders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064FE" w:rsidRPr="003808B5" w:rsidTr="00266CD3">
        <w:tc>
          <w:tcPr>
            <w:tcW w:w="1694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vAlign w:val="bottom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bCs/>
                <w:sz w:val="14"/>
                <w:szCs w:val="14"/>
                <w:lang w:val="kk-KZ"/>
              </w:rPr>
            </w:pPr>
            <w:r w:rsidRPr="003808B5">
              <w:rPr>
                <w:bCs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34</w:t>
            </w: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228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101,1</w:t>
            </w:r>
          </w:p>
        </w:tc>
      </w:tr>
      <w:tr w:rsidR="001064FE" w:rsidRPr="003808B5" w:rsidTr="00266CD3">
        <w:trPr>
          <w:trHeight w:val="110"/>
        </w:trPr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192,0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137,2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111,5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Unemployment rate,% (IV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(IV quarter 2020)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222 737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223 213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Real wage index, % (IV quarter 2020)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3808B5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kk-KZ"/>
              </w:rPr>
            </w:pP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shd w:val="clear" w:color="auto" w:fill="FFFF00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100,7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 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1064FE" w:rsidRPr="003808B5" w:rsidTr="00266CD3">
        <w:trPr>
          <w:trHeight w:val="180"/>
        </w:trPr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 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 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 99,9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 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 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 100,9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 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 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</w:tr>
      <w:tr w:rsidR="001064FE" w:rsidRPr="003808B5" w:rsidTr="00266CD3">
        <w:trPr>
          <w:trHeight w:val="178"/>
        </w:trPr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064FE" w:rsidRPr="003808B5" w:rsidTr="00CC6C46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9 587,8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4 936,2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CC6C46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1 191,3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619,9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79,7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77,2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107,7</w:t>
            </w:r>
          </w:p>
        </w:tc>
      </w:tr>
      <w:tr w:rsidR="001064FE" w:rsidRPr="003808B5" w:rsidTr="00CC6C46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064FE" w:rsidRPr="003808B5" w:rsidTr="00CC6C46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1 601,2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811,8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</w:tr>
      <w:tr w:rsidR="001064FE" w:rsidRPr="003808B5" w:rsidTr="00CC6C46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5 133,0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2 697,6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CC6C46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1064FE" w:rsidRPr="003808B5" w:rsidTr="00266CD3">
        <w:trPr>
          <w:trHeight w:val="304"/>
        </w:trPr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3808B5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345,5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175,0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226,8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148,5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188,5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548,1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265,9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94,2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123,0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155,3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76,9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3808B5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Deposits of the population, billion tenge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</w:tcPr>
          <w:p w:rsidR="001064FE" w:rsidRPr="003808B5" w:rsidRDefault="001064FE" w:rsidP="00266CD3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266CD3">
        <w:tc>
          <w:tcPr>
            <w:tcW w:w="1694" w:type="pct"/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064FE" w:rsidRPr="003808B5" w:rsidTr="00266CD3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1064FE" w:rsidRPr="003808B5" w:rsidRDefault="001064FE" w:rsidP="00266CD3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64FE" w:rsidRPr="003808B5" w:rsidRDefault="001064FE" w:rsidP="00266CD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1064FE" w:rsidRPr="003808B5" w:rsidRDefault="001064FE" w:rsidP="001064FE">
      <w:pPr>
        <w:pStyle w:val="afd"/>
        <w:ind w:left="284" w:firstLine="283"/>
        <w:rPr>
          <w:rFonts w:cs="Tahoma"/>
          <w:i/>
          <w:sz w:val="14"/>
          <w:szCs w:val="14"/>
          <w:lang w:val="en-US"/>
        </w:rPr>
      </w:pPr>
      <w:r w:rsidRPr="003808B5">
        <w:rPr>
          <w:rFonts w:cs="Tahoma"/>
          <w:i/>
          <w:sz w:val="14"/>
          <w:szCs w:val="14"/>
          <w:vertAlign w:val="superscript"/>
          <w:lang w:val="en-US"/>
        </w:rPr>
        <w:t xml:space="preserve">1) </w:t>
      </w:r>
      <w:r w:rsidRPr="003808B5">
        <w:rPr>
          <w:rFonts w:cs="Tahoma"/>
          <w:i/>
          <w:sz w:val="14"/>
          <w:szCs w:val="14"/>
          <w:lang w:val="en-US"/>
        </w:rPr>
        <w:t>Excluding small enterprises engaged in business activity.</w:t>
      </w:r>
    </w:p>
    <w:p w:rsidR="001064FE" w:rsidRPr="003808B5" w:rsidRDefault="001064FE" w:rsidP="001064FE">
      <w:pPr>
        <w:pStyle w:val="afd"/>
        <w:ind w:left="567" w:firstLine="0"/>
        <w:rPr>
          <w:i/>
          <w:sz w:val="14"/>
          <w:szCs w:val="14"/>
          <w:lang w:val="en-US"/>
        </w:rPr>
      </w:pPr>
      <w:r w:rsidRPr="003808B5">
        <w:rPr>
          <w:i/>
          <w:sz w:val="14"/>
          <w:szCs w:val="14"/>
          <w:vertAlign w:val="superscript"/>
          <w:lang w:val="en-US"/>
        </w:rPr>
        <w:t>2)</w:t>
      </w:r>
      <w:r w:rsidRPr="003808B5">
        <w:rPr>
          <w:i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1064FE" w:rsidRPr="003808B5" w:rsidRDefault="001064FE" w:rsidP="001064FE">
      <w:pPr>
        <w:pStyle w:val="afd"/>
        <w:tabs>
          <w:tab w:val="left" w:pos="7542"/>
        </w:tabs>
        <w:rPr>
          <w:rFonts w:cs="Arial"/>
          <w:i/>
          <w:sz w:val="14"/>
          <w:szCs w:val="14"/>
          <w:lang w:val="en-US"/>
        </w:rPr>
      </w:pPr>
      <w:r w:rsidRPr="003808B5">
        <w:rPr>
          <w:rFonts w:cs="Arial"/>
          <w:i/>
          <w:sz w:val="14"/>
          <w:szCs w:val="14"/>
          <w:lang w:val="en-US"/>
        </w:rPr>
        <w:t>Note:</w:t>
      </w:r>
    </w:p>
    <w:p w:rsidR="001064FE" w:rsidRPr="003808B5" w:rsidRDefault="001064FE" w:rsidP="001064FE">
      <w:pPr>
        <w:pStyle w:val="afd"/>
        <w:rPr>
          <w:i/>
          <w:sz w:val="14"/>
          <w:szCs w:val="14"/>
          <w:lang w:val="en-US"/>
        </w:rPr>
      </w:pPr>
      <w:r w:rsidRPr="003808B5">
        <w:rPr>
          <w:rFonts w:cs="Arial"/>
          <w:i/>
          <w:sz w:val="14"/>
          <w:szCs w:val="14"/>
          <w:lang w:val="en-US"/>
        </w:rPr>
        <w:t>Indicators that were formed late are presented in the previous table.</w:t>
      </w:r>
    </w:p>
    <w:p w:rsidR="001064FE" w:rsidRPr="003808B5" w:rsidRDefault="001064FE" w:rsidP="001064FE">
      <w:pPr>
        <w:rPr>
          <w:rFonts w:ascii="Calibri" w:hAnsi="Calibri"/>
          <w:sz w:val="14"/>
          <w:szCs w:val="14"/>
          <w:lang w:val="en-US"/>
        </w:rPr>
      </w:pPr>
    </w:p>
    <w:p w:rsidR="00B13B90" w:rsidRPr="003808B5" w:rsidRDefault="00B13B90" w:rsidP="009720DF">
      <w:pPr>
        <w:pStyle w:val="2"/>
        <w:keepNext w:val="0"/>
        <w:widowControl w:val="0"/>
        <w:spacing w:before="120" w:after="80"/>
        <w:jc w:val="left"/>
        <w:rPr>
          <w:rFonts w:asciiTheme="minorHAnsi" w:hAnsiTheme="minorHAnsi"/>
          <w:sz w:val="20"/>
          <w:lang w:val="en-US"/>
        </w:rPr>
      </w:pPr>
      <w:r w:rsidRPr="003808B5">
        <w:rPr>
          <w:rFonts w:asciiTheme="minorHAnsi" w:hAnsiTheme="minorHAnsi"/>
          <w:sz w:val="20"/>
          <w:lang w:val="en-US"/>
        </w:rPr>
        <w:t>Income of the population</w:t>
      </w:r>
    </w:p>
    <w:p w:rsidR="008D34FF" w:rsidRPr="003808B5" w:rsidRDefault="008D34FF" w:rsidP="008D34FF">
      <w:pPr>
        <w:pStyle w:val="First"/>
        <w:jc w:val="center"/>
        <w:rPr>
          <w:rFonts w:ascii="Calibri" w:hAnsi="Calibri" w:cs="Arial"/>
          <w:b/>
          <w:sz w:val="18"/>
          <w:szCs w:val="18"/>
          <w:lang w:val="kk-KZ"/>
        </w:rPr>
      </w:pPr>
      <w:r w:rsidRPr="003808B5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 w:rsidRPr="003808B5">
        <w:rPr>
          <w:rFonts w:ascii="Calibri" w:hAnsi="Calibri" w:cs="Arial"/>
          <w:b/>
          <w:sz w:val="18"/>
          <w:szCs w:val="18"/>
          <w:lang w:val="kk-KZ"/>
        </w:rPr>
        <w:t>21</w:t>
      </w:r>
      <w:r w:rsidRPr="003808B5"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p w:rsidR="008D34FF" w:rsidRPr="003808B5" w:rsidRDefault="008D34FF" w:rsidP="008D34FF">
      <w:pPr>
        <w:pStyle w:val="a0"/>
        <w:rPr>
          <w:rFonts w:ascii="Calibri" w:hAnsi="Calibri"/>
          <w:lang w:val="kk-KZ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8D34FF" w:rsidRPr="00C0141E" w:rsidTr="001205B8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4FF" w:rsidRPr="003808B5" w:rsidRDefault="008D34FF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8D34FF" w:rsidRPr="003808B5" w:rsidRDefault="008D34FF" w:rsidP="001205B8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8D34FF" w:rsidRPr="00C0141E" w:rsidTr="001205B8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4FF" w:rsidRPr="003808B5" w:rsidRDefault="008D34FF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FF" w:rsidRPr="003808B5" w:rsidRDefault="008D34FF" w:rsidP="00CC6C46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Courier New"/>
                <w:sz w:val="14"/>
                <w:szCs w:val="14"/>
              </w:rPr>
              <w:t>tenge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4FF" w:rsidRPr="003808B5" w:rsidRDefault="008D34FF" w:rsidP="001205B8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 w:rsidRPr="003808B5">
              <w:rPr>
                <w:rFonts w:ascii="Calibri" w:hAnsi="Calibri" w:cs="Courier New"/>
                <w:sz w:val="14"/>
                <w:szCs w:val="14"/>
                <w:lang w:val="kk-KZ"/>
              </w:rPr>
              <w:t>20</w:t>
            </w:r>
          </w:p>
        </w:tc>
      </w:tr>
      <w:tr w:rsidR="008D34FF" w:rsidRPr="003808B5" w:rsidTr="001205B8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4FF" w:rsidRPr="003808B5" w:rsidRDefault="008D34FF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FF" w:rsidRPr="003808B5" w:rsidRDefault="008D34FF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D34FF" w:rsidRPr="003808B5" w:rsidRDefault="008D34FF" w:rsidP="001205B8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34FF" w:rsidRPr="003808B5" w:rsidRDefault="008D34FF" w:rsidP="001205B8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Courier New"/>
                <w:sz w:val="14"/>
                <w:szCs w:val="14"/>
              </w:rPr>
              <w:t>real</w:t>
            </w:r>
          </w:p>
        </w:tc>
      </w:tr>
      <w:tr w:rsidR="008D34FF" w:rsidRPr="003808B5" w:rsidTr="001205B8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D34FF" w:rsidRPr="003808B5" w:rsidRDefault="008D34FF" w:rsidP="001205B8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3808B5">
              <w:rPr>
                <w:rFonts w:ascii="Calibri" w:hAnsi="Calibr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D34FF" w:rsidRPr="003808B5" w:rsidRDefault="008D34FF" w:rsidP="001205B8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11</w:t>
            </w:r>
            <w:r w:rsidRPr="003808B5">
              <w:rPr>
                <w:rFonts w:ascii="Calibri" w:hAnsi="Calibri" w:cs="Arial"/>
                <w:sz w:val="14"/>
                <w:szCs w:val="14"/>
              </w:rPr>
              <w:t>5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 684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D34FF" w:rsidRPr="003808B5" w:rsidRDefault="008D34FF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04,8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D34FF" w:rsidRPr="003808B5" w:rsidRDefault="008D34FF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97,6</w:t>
            </w:r>
          </w:p>
        </w:tc>
      </w:tr>
    </w:tbl>
    <w:p w:rsidR="008D34FF" w:rsidRPr="003808B5" w:rsidRDefault="008D34FF" w:rsidP="008D34FF">
      <w:pPr>
        <w:pStyle w:val="a4"/>
        <w:spacing w:before="0"/>
        <w:ind w:left="284"/>
        <w:jc w:val="both"/>
        <w:rPr>
          <w:rFonts w:ascii="Calibri" w:hAnsi="Calibri"/>
          <w:sz w:val="14"/>
          <w:szCs w:val="14"/>
          <w:lang w:val="kk-KZ"/>
        </w:rPr>
      </w:pPr>
      <w:r w:rsidRPr="003808B5">
        <w:rPr>
          <w:rFonts w:ascii="Calibri" w:hAnsi="Calibri" w:cs="Arial"/>
          <w:sz w:val="14"/>
          <w:szCs w:val="14"/>
          <w:lang w:val="en-US"/>
        </w:rPr>
        <w:t xml:space="preserve">* </w:t>
      </w:r>
      <w:r w:rsidRPr="003808B5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8D34FF" w:rsidRPr="003808B5" w:rsidRDefault="008D34FF" w:rsidP="008D34FF">
      <w:pPr>
        <w:autoSpaceDE w:val="0"/>
        <w:autoSpaceDN w:val="0"/>
        <w:adjustRightInd w:val="0"/>
        <w:ind w:firstLine="284"/>
        <w:rPr>
          <w:rFonts w:ascii="Calibri" w:hAnsi="Calibri"/>
          <w:i/>
          <w:sz w:val="14"/>
          <w:szCs w:val="14"/>
          <w:lang w:val="en-US"/>
        </w:rPr>
      </w:pPr>
      <w:r w:rsidRPr="003808B5">
        <w:rPr>
          <w:rFonts w:ascii="Calibri" w:hAnsi="Calibri"/>
          <w:i/>
          <w:sz w:val="14"/>
          <w:szCs w:val="14"/>
          <w:lang w:val="en-US"/>
        </w:rPr>
        <w:t xml:space="preserve"> The data will be recalculated due to refinement of data resources (publication date 30.03.20</w:t>
      </w:r>
      <w:r w:rsidRPr="003808B5">
        <w:rPr>
          <w:rFonts w:ascii="Calibri" w:hAnsi="Calibri"/>
          <w:i/>
          <w:sz w:val="14"/>
          <w:szCs w:val="14"/>
          <w:lang w:val="kk-KZ"/>
        </w:rPr>
        <w:t>2</w:t>
      </w:r>
      <w:r w:rsidRPr="003808B5">
        <w:rPr>
          <w:rFonts w:ascii="Calibri" w:hAnsi="Calibri"/>
          <w:i/>
          <w:sz w:val="14"/>
          <w:szCs w:val="14"/>
          <w:lang w:val="en-US"/>
        </w:rPr>
        <w:t>1).</w:t>
      </w:r>
    </w:p>
    <w:p w:rsidR="007D7689" w:rsidRPr="003808B5" w:rsidRDefault="00E67333" w:rsidP="00DF6954">
      <w:pPr>
        <w:pStyle w:val="21"/>
        <w:keepNext w:val="0"/>
        <w:widowControl w:val="0"/>
        <w:spacing w:before="120" w:after="0"/>
        <w:rPr>
          <w:rFonts w:asciiTheme="minorHAnsi" w:hAnsiTheme="minorHAnsi" w:cs="Calibri"/>
          <w:sz w:val="20"/>
          <w:lang w:val="en-US"/>
        </w:rPr>
      </w:pPr>
      <w:r w:rsidRPr="003808B5">
        <w:rPr>
          <w:rFonts w:asciiTheme="minorHAnsi" w:hAnsiTheme="minorHAnsi" w:cs="Calibri"/>
          <w:sz w:val="20"/>
          <w:lang w:val="en-US"/>
        </w:rPr>
        <w:t>Labor and e</w:t>
      </w:r>
      <w:r w:rsidR="007D7689" w:rsidRPr="003808B5">
        <w:rPr>
          <w:rFonts w:asciiTheme="minorHAnsi" w:hAnsiTheme="minorHAnsi" w:cs="Calibri"/>
          <w:sz w:val="20"/>
          <w:lang w:val="en-US"/>
        </w:rPr>
        <w:t>mployment statistics</w:t>
      </w:r>
    </w:p>
    <w:p w:rsidR="00170100" w:rsidRPr="003808B5" w:rsidRDefault="00170100" w:rsidP="00170100">
      <w:pPr>
        <w:pStyle w:val="a0"/>
        <w:spacing w:line="480" w:lineRule="auto"/>
        <w:jc w:val="center"/>
        <w:rPr>
          <w:rFonts w:ascii="Calibri" w:hAnsi="Calibri"/>
          <w:b/>
          <w:sz w:val="18"/>
          <w:lang w:val="en-US"/>
        </w:rPr>
      </w:pPr>
      <w:r w:rsidRPr="003808B5">
        <w:rPr>
          <w:rFonts w:ascii="Calibri" w:hAnsi="Calibri"/>
          <w:b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170100" w:rsidRPr="003808B5" w:rsidTr="00263497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  <w:lang w:val="en-US"/>
              </w:rPr>
              <w:t>Labour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Of which</w:t>
            </w:r>
          </w:p>
        </w:tc>
      </w:tr>
      <w:tr w:rsidR="00170100" w:rsidRPr="003808B5" w:rsidTr="00263497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unemployed</w:t>
            </w:r>
          </w:p>
        </w:tc>
      </w:tr>
      <w:tr w:rsidR="00170100" w:rsidRPr="003808B5" w:rsidTr="00263497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unemployment rate,</w:t>
            </w:r>
            <w:r w:rsidRPr="003808B5">
              <w:rPr>
                <w:rFonts w:ascii="Calibri" w:hAnsi="Calibri"/>
                <w:sz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sz w:val="14"/>
                <w:lang w:val="en-GB"/>
              </w:rPr>
              <w:t>%</w:t>
            </w:r>
          </w:p>
        </w:tc>
      </w:tr>
      <w:tr w:rsidR="00170100" w:rsidRPr="003808B5" w:rsidTr="00263497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100" w:rsidRPr="003808B5" w:rsidRDefault="00170100" w:rsidP="00263497">
            <w:pPr>
              <w:pStyle w:val="a9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3808B5">
              <w:rPr>
                <w:rFonts w:ascii="Calibri" w:hAnsi="Calibri"/>
                <w:b/>
                <w:sz w:val="14"/>
                <w:lang w:val="en-US"/>
              </w:rPr>
              <w:t>201</w:t>
            </w:r>
            <w:r w:rsidRPr="003808B5">
              <w:rPr>
                <w:rFonts w:ascii="Calibri" w:hAnsi="Calibri"/>
                <w:b/>
                <w:sz w:val="14"/>
              </w:rPr>
              <w:t>9</w:t>
            </w:r>
            <w:r w:rsidRPr="003808B5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170100" w:rsidRPr="003808B5" w:rsidTr="00263497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3808B5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3808B5" w:rsidTr="00263497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3808B5" w:rsidTr="00263497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3808B5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10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8</w:t>
            </w:r>
            <w:r w:rsidRPr="003808B5">
              <w:rPr>
                <w:rFonts w:ascii="Calibri" w:hAnsi="Calibri"/>
                <w:sz w:val="14"/>
              </w:rPr>
              <w:t xml:space="preserve"> </w:t>
            </w:r>
            <w:r w:rsidRPr="003808B5">
              <w:rPr>
                <w:rFonts w:ascii="Calibri" w:hAnsi="Calibri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4,8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kk-KZ"/>
              </w:rPr>
            </w:pPr>
            <w:r w:rsidRPr="003808B5">
              <w:rPr>
                <w:rFonts w:ascii="Calibri" w:hAnsi="Calibr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100" w:rsidRPr="003808B5" w:rsidRDefault="00170100" w:rsidP="00263497">
            <w:pPr>
              <w:pStyle w:val="a9"/>
              <w:jc w:val="center"/>
              <w:rPr>
                <w:rFonts w:ascii="Calibri" w:hAnsi="Calibri"/>
                <w:b/>
                <w:sz w:val="14"/>
              </w:rPr>
            </w:pPr>
            <w:r w:rsidRPr="003808B5">
              <w:rPr>
                <w:rFonts w:ascii="Calibri" w:hAnsi="Calibri"/>
                <w:b/>
                <w:sz w:val="14"/>
              </w:rPr>
              <w:t>2020</w:t>
            </w:r>
            <w:r w:rsidRPr="003808B5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</w:rPr>
              <w:t>4,8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170100" w:rsidRPr="003808B5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170100" w:rsidRPr="003808B5" w:rsidRDefault="00BE70BC" w:rsidP="00170100">
      <w:pPr>
        <w:pStyle w:val="First"/>
        <w:spacing w:before="0"/>
        <w:ind w:left="284"/>
        <w:rPr>
          <w:rFonts w:ascii="Calibri" w:hAnsi="Calibri"/>
          <w:i/>
          <w:sz w:val="14"/>
          <w:lang w:val="en-US"/>
        </w:rPr>
      </w:pPr>
      <w:r w:rsidRPr="003808B5">
        <w:rPr>
          <w:rFonts w:ascii="Calibri" w:hAnsi="Calibri"/>
          <w:i/>
          <w:sz w:val="14"/>
          <w:lang w:val="kk-KZ"/>
        </w:rPr>
        <w:t xml:space="preserve">* </w:t>
      </w:r>
      <w:r w:rsidR="00170100" w:rsidRPr="003808B5">
        <w:rPr>
          <w:rFonts w:ascii="Calibri" w:hAnsi="Calibri"/>
          <w:i/>
          <w:sz w:val="14"/>
          <w:lang w:val="en-US"/>
        </w:rPr>
        <w:t>Estimated data.</w:t>
      </w:r>
    </w:p>
    <w:p w:rsidR="00170100" w:rsidRPr="003808B5" w:rsidRDefault="00170100" w:rsidP="00170100">
      <w:pPr>
        <w:pStyle w:val="ac"/>
        <w:spacing w:before="0"/>
        <w:ind w:left="644"/>
        <w:rPr>
          <w:rFonts w:ascii="Calibri" w:hAnsi="Calibri"/>
          <w:sz w:val="18"/>
          <w:lang w:val="en-GB"/>
        </w:rPr>
      </w:pPr>
      <w:r w:rsidRPr="003808B5">
        <w:rPr>
          <w:rFonts w:ascii="Calibri" w:hAnsi="Calibri"/>
          <w:sz w:val="18"/>
          <w:lang w:val="en-GB"/>
        </w:rPr>
        <w:t xml:space="preserve">Number of employees in IV quarter </w:t>
      </w:r>
      <w:proofErr w:type="gramStart"/>
      <w:r w:rsidRPr="003808B5">
        <w:rPr>
          <w:rFonts w:ascii="Calibri" w:hAnsi="Calibri"/>
          <w:sz w:val="18"/>
          <w:lang w:val="en-GB"/>
        </w:rPr>
        <w:t>of  20</w:t>
      </w:r>
      <w:r w:rsidRPr="003808B5">
        <w:rPr>
          <w:rFonts w:ascii="Calibri" w:hAnsi="Calibri"/>
          <w:sz w:val="18"/>
          <w:lang w:val="kk-KZ"/>
        </w:rPr>
        <w:t>20</w:t>
      </w:r>
      <w:proofErr w:type="gramEnd"/>
    </w:p>
    <w:tbl>
      <w:tblPr>
        <w:tblW w:w="0" w:type="auto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111"/>
        <w:gridCol w:w="2268"/>
        <w:gridCol w:w="2127"/>
        <w:gridCol w:w="1701"/>
      </w:tblGrid>
      <w:tr w:rsidR="00170100" w:rsidRPr="003808B5" w:rsidTr="00263497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3808B5" w:rsidRDefault="00170100" w:rsidP="00263497">
            <w:pPr>
              <w:pStyle w:val="a7"/>
              <w:rPr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 xml:space="preserve">As % to </w:t>
            </w:r>
          </w:p>
        </w:tc>
      </w:tr>
      <w:tr w:rsidR="00170100" w:rsidRPr="00C0141E" w:rsidTr="00263497">
        <w:trPr>
          <w:cantSplit/>
          <w:trHeight w:val="653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3808B5" w:rsidRDefault="00170100" w:rsidP="00263497">
            <w:pPr>
              <w:pStyle w:val="a7"/>
              <w:rPr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 xml:space="preserve">the </w:t>
            </w:r>
            <w:r w:rsidRPr="003808B5">
              <w:rPr>
                <w:rFonts w:ascii="Calibri" w:hAnsi="Calibri"/>
                <w:sz w:val="14"/>
                <w:lang w:val="en-US"/>
              </w:rPr>
              <w:t>to</w:t>
            </w:r>
          </w:p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3808B5">
              <w:rPr>
                <w:rFonts w:ascii="Calibri" w:hAnsi="Calibri"/>
                <w:sz w:val="14"/>
                <w:lang w:val="en-US"/>
              </w:rPr>
              <w:t xml:space="preserve">previous </w:t>
            </w:r>
            <w:r w:rsidRPr="003808B5">
              <w:rPr>
                <w:rFonts w:ascii="Calibri" w:hAnsi="Calibri"/>
                <w:sz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the correspondding quarter of the previous year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Number of employees</w:t>
            </w:r>
            <w:r w:rsidRPr="003808B5">
              <w:rPr>
                <w:rFonts w:ascii="Calibri" w:hAnsi="Calibri"/>
                <w:b/>
                <w:sz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6 675,5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2 772,6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Total industry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627,7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188,7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293,5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152,6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169,0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lastRenderedPageBreak/>
              <w:t>Transport and warehousing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223,4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38,2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59,7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67,6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</w:tr>
      <w:tr w:rsidR="00170100" w:rsidRPr="003808B5" w:rsidTr="00263497">
        <w:trPr>
          <w:cantSplit/>
          <w:trHeight w:val="80"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231,1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482,9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396,9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47,2</w:t>
            </w:r>
          </w:p>
        </w:tc>
        <w:tc>
          <w:tcPr>
            <w:tcW w:w="2127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701" w:type="dxa"/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170100" w:rsidRPr="003808B5" w:rsidTr="0026349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</w:rPr>
              <w:t>Other</w:t>
            </w:r>
            <w:r w:rsidRPr="003808B5">
              <w:rPr>
                <w:rFonts w:ascii="Calibri" w:hAnsi="Calibri"/>
                <w:sz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sz w:val="14"/>
              </w:rPr>
              <w:t>services</w:t>
            </w:r>
            <w:r w:rsidRPr="003808B5">
              <w:rPr>
                <w:rFonts w:ascii="Calibri" w:hAnsi="Calibri"/>
                <w:sz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7,2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70100" w:rsidRPr="003808B5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</w:tbl>
    <w:p w:rsidR="00170100" w:rsidRPr="003808B5" w:rsidRDefault="00170100" w:rsidP="00170100">
      <w:pPr>
        <w:pStyle w:val="a4"/>
        <w:spacing w:before="0"/>
        <w:ind w:left="284"/>
        <w:rPr>
          <w:rFonts w:ascii="Calibri" w:hAnsi="Calibri"/>
          <w:sz w:val="14"/>
          <w:lang w:val="en-US"/>
        </w:rPr>
      </w:pPr>
      <w:r w:rsidRPr="003808B5">
        <w:rPr>
          <w:rFonts w:ascii="Calibri" w:hAnsi="Calibri"/>
          <w:sz w:val="14"/>
          <w:vertAlign w:val="superscript"/>
        </w:rPr>
        <w:t>*</w:t>
      </w:r>
      <w:r w:rsidRPr="003808B5">
        <w:rPr>
          <w:rFonts w:ascii="Calibri" w:hAnsi="Calibri"/>
          <w:sz w:val="14"/>
          <w:lang w:val="en-US"/>
        </w:rPr>
        <w:t xml:space="preserve"> </w:t>
      </w:r>
      <w:r w:rsidRPr="003808B5">
        <w:rPr>
          <w:rFonts w:ascii="Calibri" w:hAnsi="Calibri"/>
          <w:sz w:val="14"/>
          <w:lang w:val="en-GB"/>
        </w:rPr>
        <w:t>Calculated data.</w:t>
      </w:r>
    </w:p>
    <w:p w:rsidR="00170100" w:rsidRPr="003808B5" w:rsidRDefault="00170100" w:rsidP="003E3BC7">
      <w:pPr>
        <w:pStyle w:val="ac"/>
        <w:spacing w:before="0" w:line="360" w:lineRule="auto"/>
        <w:rPr>
          <w:rFonts w:ascii="Calibri" w:hAnsi="Calibri"/>
          <w:sz w:val="18"/>
          <w:szCs w:val="18"/>
          <w:lang w:val="en-US"/>
        </w:rPr>
      </w:pPr>
      <w:r w:rsidRPr="003808B5">
        <w:rPr>
          <w:rFonts w:ascii="Calibri" w:hAnsi="Calibri"/>
          <w:sz w:val="18"/>
          <w:szCs w:val="18"/>
          <w:lang w:val="en-GB"/>
        </w:rPr>
        <w:t>Average monthly wage per employee by economic activities in IV quarter of 20</w:t>
      </w:r>
      <w:r w:rsidRPr="003808B5">
        <w:rPr>
          <w:rFonts w:ascii="Calibri" w:hAnsi="Calibri"/>
          <w:sz w:val="18"/>
          <w:szCs w:val="18"/>
          <w:lang w:val="en-US"/>
        </w:rPr>
        <w:t>20</w:t>
      </w:r>
    </w:p>
    <w:tbl>
      <w:tblPr>
        <w:tblW w:w="10102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992"/>
        <w:gridCol w:w="1559"/>
        <w:gridCol w:w="71"/>
        <w:gridCol w:w="1488"/>
        <w:gridCol w:w="1488"/>
        <w:gridCol w:w="1243"/>
      </w:tblGrid>
      <w:tr w:rsidR="00170100" w:rsidRPr="003808B5" w:rsidTr="003E3BC7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3808B5" w:rsidRDefault="00170100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Real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3808B5" w:rsidRDefault="00170100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as % to</w:t>
            </w:r>
          </w:p>
        </w:tc>
      </w:tr>
      <w:tr w:rsidR="00170100" w:rsidRPr="00C0141E" w:rsidTr="003E3BC7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3808B5" w:rsidRDefault="00170100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170100" w:rsidRPr="003808B5" w:rsidTr="003E3BC7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233 136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114,1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114,3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112,1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147 666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309 989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472 254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103,4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261 410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112,7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217 135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121,6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145 708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110,4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273 492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115,3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201 787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107,6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279 805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112,5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202 169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107,8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318 645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114,6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422 587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110,9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108,9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97,9</w:t>
            </w:r>
          </w:p>
        </w:tc>
      </w:tr>
      <w:tr w:rsidR="00170100" w:rsidRPr="003808B5" w:rsidTr="003E3BC7">
        <w:trPr>
          <w:cantSplit/>
          <w:trHeight w:val="148"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208 476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117,7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115,6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379 917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120,7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118,6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94,9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224 251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219 261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122,8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120,6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111,3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176 462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120,0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125,9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117,9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117,3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197 383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132,1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106,5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123,1</w:t>
            </w:r>
          </w:p>
        </w:tc>
      </w:tr>
      <w:tr w:rsidR="00170100" w:rsidRPr="003808B5" w:rsidTr="003E3BC7">
        <w:trPr>
          <w:cantSplit/>
          <w:trHeight w:val="155"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179 192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116,1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109,9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114,0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170100" w:rsidRPr="003808B5" w:rsidTr="003E3BC7">
        <w:trPr>
          <w:cantSplit/>
          <w:trHeight w:val="204"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235 360</w:t>
            </w:r>
          </w:p>
        </w:tc>
        <w:tc>
          <w:tcPr>
            <w:tcW w:w="1559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103,8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98,5</w:t>
            </w:r>
          </w:p>
        </w:tc>
      </w:tr>
      <w:tr w:rsidR="00170100" w:rsidRPr="00C0141E" w:rsidTr="003E3BC7">
        <w:trPr>
          <w:cantSplit/>
          <w:trHeight w:val="353"/>
        </w:trPr>
        <w:tc>
          <w:tcPr>
            <w:tcW w:w="10102" w:type="dxa"/>
            <w:gridSpan w:val="7"/>
            <w:vAlign w:val="center"/>
          </w:tcPr>
          <w:p w:rsidR="00170100" w:rsidRPr="003808B5" w:rsidRDefault="00170100" w:rsidP="00263497">
            <w:pPr>
              <w:pStyle w:val="af0"/>
              <w:jc w:val="center"/>
              <w:rPr>
                <w:rFonts w:ascii="Calibri" w:hAnsi="Calibri"/>
                <w:b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vAlign w:val="bottom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256 814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114,2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106,2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147 561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116,3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101,7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108,4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310 705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110,6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473 532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262 066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110,8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215 935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113,5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119,3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105,8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145 786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274 513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204 950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107,8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279 751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112,4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202 417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115,9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324 624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113,0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105,3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432 211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106,1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111,9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98,9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220 558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98,7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391 860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119,5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93,5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240 526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99,3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92,5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234 805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125,6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123,4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113,4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217 168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122,7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120,5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119,0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205 689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133,8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124,7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201 969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118,9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1488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116,8</w:t>
            </w:r>
          </w:p>
        </w:tc>
        <w:tc>
          <w:tcPr>
            <w:tcW w:w="1243" w:type="dxa"/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99,5</w:t>
            </w:r>
          </w:p>
        </w:tc>
      </w:tr>
      <w:tr w:rsidR="00170100" w:rsidRPr="003808B5" w:rsidTr="003E3BC7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170100" w:rsidRPr="003808B5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248 360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111,2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109,2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:rsidR="00170100" w:rsidRPr="003808B5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</w:tbl>
    <w:p w:rsidR="00170100" w:rsidRPr="003808B5" w:rsidRDefault="00170100" w:rsidP="00170100">
      <w:pPr>
        <w:pStyle w:val="a4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3808B5">
        <w:rPr>
          <w:rFonts w:ascii="Calibri" w:hAnsi="Calibri"/>
          <w:sz w:val="14"/>
          <w:szCs w:val="14"/>
          <w:lang w:val="en-US"/>
        </w:rPr>
        <w:t>*Excluding small enterprises engaged in business activity.</w:t>
      </w:r>
    </w:p>
    <w:p w:rsidR="004E1446" w:rsidRPr="003808B5" w:rsidRDefault="00E70078" w:rsidP="00965B7B">
      <w:pPr>
        <w:pStyle w:val="ac"/>
        <w:pageBreakBefore/>
        <w:widowControl w:val="0"/>
        <w:spacing w:before="120" w:after="0"/>
        <w:jc w:val="left"/>
        <w:rPr>
          <w:rFonts w:asciiTheme="minorHAnsi" w:hAnsiTheme="minorHAnsi" w:cs="Calibri"/>
          <w:sz w:val="20"/>
          <w:lang w:val="en-GB"/>
        </w:rPr>
      </w:pPr>
      <w:r w:rsidRPr="003808B5">
        <w:rPr>
          <w:rFonts w:asciiTheme="minorHAnsi" w:hAnsiTheme="minorHAnsi" w:cs="Calibri"/>
          <w:sz w:val="20"/>
          <w:lang w:val="en-GB"/>
        </w:rPr>
        <w:lastRenderedPageBreak/>
        <w:t>Prices statistics</w:t>
      </w:r>
    </w:p>
    <w:p w:rsidR="00717062" w:rsidRPr="003808B5" w:rsidRDefault="00717062" w:rsidP="003E3BC7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GB"/>
        </w:rPr>
      </w:pPr>
      <w:r w:rsidRPr="003808B5">
        <w:rPr>
          <w:rFonts w:asciiTheme="minorHAnsi" w:hAnsiTheme="minorHAnsi" w:cs="Arial"/>
          <w:sz w:val="18"/>
          <w:szCs w:val="18"/>
          <w:lang w:val="en-GB"/>
        </w:rPr>
        <w:t>Price indices by sector of economy</w:t>
      </w:r>
    </w:p>
    <w:p w:rsidR="007423A8" w:rsidRPr="003808B5" w:rsidRDefault="003E3BC7" w:rsidP="007423A8">
      <w:pPr>
        <w:pStyle w:val="a6"/>
        <w:ind w:right="-143"/>
        <w:rPr>
          <w:rFonts w:ascii="Calibri" w:hAnsi="Calibri" w:cs="Arial"/>
          <w:sz w:val="14"/>
          <w:szCs w:val="14"/>
          <w:lang w:val="en-US"/>
        </w:rPr>
      </w:pPr>
      <w:r w:rsidRPr="003808B5">
        <w:rPr>
          <w:rFonts w:asciiTheme="minorHAnsi" w:hAnsiTheme="minorHAnsi" w:cs="Arial"/>
          <w:sz w:val="14"/>
          <w:szCs w:val="14"/>
          <w:lang w:val="en-US"/>
        </w:rPr>
        <w:tab/>
      </w:r>
      <w:r w:rsidRPr="003808B5">
        <w:rPr>
          <w:rFonts w:asciiTheme="minorHAnsi" w:hAnsiTheme="minorHAnsi" w:cs="Arial"/>
          <w:sz w:val="14"/>
          <w:szCs w:val="14"/>
          <w:lang w:val="en-US"/>
        </w:rPr>
        <w:tab/>
      </w:r>
      <w:proofErr w:type="gramStart"/>
      <w:r w:rsidR="007423A8" w:rsidRPr="003808B5">
        <w:rPr>
          <w:rFonts w:ascii="Calibri" w:hAnsi="Calibri" w:cs="Arial"/>
          <w:sz w:val="14"/>
          <w:szCs w:val="14"/>
          <w:lang w:val="en-US"/>
        </w:rPr>
        <w:t>in</w:t>
      </w:r>
      <w:proofErr w:type="gramEnd"/>
      <w:r w:rsidR="007423A8" w:rsidRPr="003808B5">
        <w:rPr>
          <w:rFonts w:ascii="Calibri" w:hAnsi="Calibri" w:cs="Arial"/>
          <w:sz w:val="14"/>
          <w:szCs w:val="14"/>
          <w:lang w:val="en-US"/>
        </w:rPr>
        <w:t xml:space="preserve"> percent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347"/>
        <w:gridCol w:w="1347"/>
        <w:gridCol w:w="2835"/>
      </w:tblGrid>
      <w:tr w:rsidR="007423A8" w:rsidRPr="00C0141E" w:rsidTr="007423A8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 20</w:t>
            </w:r>
            <w:r w:rsidRPr="003808B5">
              <w:rPr>
                <w:rFonts w:ascii="Calibri" w:hAnsi="Calibri" w:cs="Arial"/>
                <w:sz w:val="14"/>
                <w:szCs w:val="14"/>
              </w:rPr>
              <w:t>21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to </w:t>
            </w:r>
          </w:p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January 20</w:t>
            </w:r>
            <w:r w:rsidRPr="003808B5">
              <w:rPr>
                <w:rFonts w:ascii="Calibri" w:hAnsi="Calibri" w:cs="Arial"/>
                <w:sz w:val="14"/>
                <w:szCs w:val="14"/>
              </w:rPr>
              <w:t>2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</w:p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  to previous December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January-February 2021 to </w:t>
            </w:r>
          </w:p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January-February 2020</w:t>
            </w:r>
          </w:p>
        </w:tc>
      </w:tr>
      <w:tr w:rsidR="007423A8" w:rsidRPr="003808B5" w:rsidTr="007423A8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  <w:r w:rsidRPr="003808B5">
              <w:rPr>
                <w:rFonts w:ascii="Calibri" w:hAnsi="Calibri" w:cs="Arial"/>
                <w:sz w:val="14"/>
                <w:szCs w:val="14"/>
              </w:rPr>
              <w:t>2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info: 2020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107,4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101,1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102,2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101,9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111,5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101,0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105,3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m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arketable services for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104,0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103,1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108,4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99,9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101,3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102,0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102,8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101,7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106,5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101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116,0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117,7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99,7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110,7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en-US"/>
              </w:rPr>
              <w:t>C</w:t>
            </w:r>
            <w:r w:rsidRPr="003808B5">
              <w:rPr>
                <w:rFonts w:ascii="Calibri" w:hAnsi="Calibri" w:cs="Calibri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3808B5">
              <w:rPr>
                <w:rFonts w:ascii="Calibri" w:hAnsi="Calibri"/>
                <w:sz w:val="14"/>
                <w:szCs w:val="14"/>
              </w:rPr>
              <w:t>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99,8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99,3</w:t>
            </w:r>
          </w:p>
        </w:tc>
      </w:tr>
      <w:tr w:rsidR="007423A8" w:rsidRPr="003808B5" w:rsidTr="007423A8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Freight transportation t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ariff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99,9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105,1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99,7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108,4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104,5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105,0</w:t>
            </w:r>
          </w:p>
        </w:tc>
      </w:tr>
      <w:tr w:rsidR="007423A8" w:rsidRPr="003808B5" w:rsidTr="007423A8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3A8" w:rsidRPr="003808B5" w:rsidRDefault="007423A8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3A8" w:rsidRPr="003808B5" w:rsidRDefault="007423A8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100,2</w:t>
            </w:r>
          </w:p>
        </w:tc>
      </w:tr>
    </w:tbl>
    <w:p w:rsidR="004E1446" w:rsidRPr="003808B5" w:rsidRDefault="00D65993" w:rsidP="0023107B">
      <w:pPr>
        <w:pStyle w:val="a6"/>
        <w:spacing w:before="120"/>
        <w:ind w:right="-143"/>
        <w:jc w:val="both"/>
        <w:rPr>
          <w:rFonts w:asciiTheme="minorHAnsi" w:hAnsiTheme="minorHAnsi" w:cs="Calibri"/>
          <w:b/>
          <w:sz w:val="20"/>
          <w:lang w:val="en-US"/>
        </w:rPr>
      </w:pPr>
      <w:r w:rsidRPr="003808B5">
        <w:rPr>
          <w:rFonts w:asciiTheme="minorHAnsi" w:hAnsiTheme="minorHAnsi" w:cs="Calibri"/>
          <w:b/>
          <w:sz w:val="20"/>
          <w:lang w:val="en-GB"/>
        </w:rPr>
        <w:t>Gross</w:t>
      </w:r>
      <w:r w:rsidRPr="003808B5">
        <w:rPr>
          <w:rFonts w:asciiTheme="minorHAnsi" w:hAnsiTheme="minorHAnsi" w:cs="Calibri"/>
          <w:b/>
          <w:sz w:val="20"/>
          <w:lang w:val="en-US"/>
        </w:rPr>
        <w:t xml:space="preserve"> domestic product</w:t>
      </w:r>
      <w:r w:rsidR="00F970A8" w:rsidRPr="003808B5">
        <w:rPr>
          <w:rFonts w:asciiTheme="minorHAnsi" w:hAnsiTheme="minorHAnsi" w:cs="Calibri"/>
          <w:b/>
          <w:sz w:val="20"/>
          <w:lang w:val="en-US"/>
        </w:rPr>
        <w:t xml:space="preserve"> by method of production</w:t>
      </w:r>
    </w:p>
    <w:p w:rsidR="00AF07B4" w:rsidRPr="003808B5" w:rsidRDefault="00AF07B4" w:rsidP="0023107B">
      <w:pPr>
        <w:pStyle w:val="ac"/>
        <w:tabs>
          <w:tab w:val="left" w:pos="4226"/>
          <w:tab w:val="center" w:pos="5017"/>
        </w:tabs>
        <w:spacing w:before="0" w:after="60"/>
        <w:jc w:val="left"/>
        <w:rPr>
          <w:rFonts w:asciiTheme="minorHAnsi" w:hAnsiTheme="minorHAnsi" w:cstheme="minorHAnsi"/>
          <w:sz w:val="18"/>
          <w:szCs w:val="18"/>
        </w:rPr>
      </w:pPr>
      <w:r w:rsidRPr="003808B5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3808B5">
        <w:rPr>
          <w:rFonts w:asciiTheme="minorHAnsi" w:hAnsiTheme="minorHAnsi" w:cstheme="minorHAnsi"/>
          <w:sz w:val="18"/>
          <w:szCs w:val="18"/>
          <w:lang w:val="en-US"/>
        </w:rPr>
        <w:tab/>
        <w:t>GDP production</w:t>
      </w:r>
      <w:r w:rsidRPr="003808B5">
        <w:rPr>
          <w:rFonts w:asciiTheme="minorHAnsi" w:hAnsiTheme="minorHAnsi" w:cstheme="minorHAnsi"/>
          <w:sz w:val="18"/>
          <w:szCs w:val="18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559"/>
        <w:gridCol w:w="1276"/>
        <w:gridCol w:w="1275"/>
        <w:gridCol w:w="1985"/>
      </w:tblGrid>
      <w:tr w:rsidR="00AF07B4" w:rsidRPr="003808B5" w:rsidTr="001205B8">
        <w:trPr>
          <w:cantSplit/>
          <w:trHeight w:val="314"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F07B4" w:rsidRPr="003808B5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07B4" w:rsidRPr="003808B5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January-December 2020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F07B4" w:rsidRPr="003808B5" w:rsidRDefault="00AF07B4" w:rsidP="001205B8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3808B5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07B4" w:rsidRPr="003808B5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3808B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3808B5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GDP structure, %</w:t>
            </w:r>
          </w:p>
        </w:tc>
      </w:tr>
      <w:tr w:rsidR="00AF07B4" w:rsidRPr="003808B5" w:rsidTr="001205B8">
        <w:trPr>
          <w:cantSplit/>
          <w:trHeight w:val="205"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F07B4" w:rsidRPr="003808B5" w:rsidRDefault="00AF07B4" w:rsidP="001205B8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3808B5" w:rsidRDefault="00AF07B4" w:rsidP="001205B8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3808B5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B4" w:rsidRPr="003808B5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3808B5" w:rsidRDefault="00AF07B4" w:rsidP="001205B8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AF07B4" w:rsidRPr="003808B5" w:rsidTr="001205B8">
        <w:trPr>
          <w:cantSplit/>
        </w:trPr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70 134 099,8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26 962 631,3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102,0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38,5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3 732 753,2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105,6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5,3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18 968 674,4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99,6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99,4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27,1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8 803 154,2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96,3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91,1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12,5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8 879 606,6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12,7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1 098 956,9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1,6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186 956,7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4 261 203,7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6,1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39 102 388,6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94,4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55,7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11 600 852,0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92,7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16,5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4 863 081,5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82,8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105,1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6,9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813 370,7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97,9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104,7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1,2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1 485 120,7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2 592 386,1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115,5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3,7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5 492 455,2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95,7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7,8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3 062 795,7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4,4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1 537 083,2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95,1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101,0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2,2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1 295 886,6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102,4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2 124 929,1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111,7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3,0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1 465 354,2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544 405,9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106,7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2 175 032,7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3,1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49 635,0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106,8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66 065 019,9</w:t>
            </w:r>
          </w:p>
        </w:tc>
        <w:tc>
          <w:tcPr>
            <w:tcW w:w="1276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97,5</w:t>
            </w:r>
          </w:p>
        </w:tc>
        <w:tc>
          <w:tcPr>
            <w:tcW w:w="127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104,8</w:t>
            </w:r>
          </w:p>
        </w:tc>
        <w:tc>
          <w:tcPr>
            <w:tcW w:w="1985" w:type="dxa"/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</w:tr>
      <w:tr w:rsidR="00AF07B4" w:rsidRPr="003808B5" w:rsidTr="001205B8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  <w:hideMark/>
          </w:tcPr>
          <w:p w:rsidR="00AF07B4" w:rsidRPr="003808B5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AF07B4" w:rsidRPr="003808B5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4 069 079,9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95,4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87,9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AF07B4" w:rsidRPr="003808B5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Cs/>
                <w:sz w:val="14"/>
                <w:szCs w:val="14"/>
              </w:rPr>
              <w:t>5,8</w:t>
            </w:r>
          </w:p>
        </w:tc>
      </w:tr>
    </w:tbl>
    <w:p w:rsidR="00AF07B4" w:rsidRPr="003808B5" w:rsidRDefault="00AF07B4" w:rsidP="00AF07B4">
      <w:pPr>
        <w:ind w:firstLine="0"/>
        <w:rPr>
          <w:rFonts w:asciiTheme="minorHAnsi" w:hAnsiTheme="minorHAnsi"/>
          <w:sz w:val="14"/>
          <w:szCs w:val="14"/>
        </w:rPr>
      </w:pPr>
      <w:r w:rsidRPr="003808B5">
        <w:rPr>
          <w:rFonts w:asciiTheme="minorHAnsi" w:hAnsiTheme="minorHAnsi" w:cs="Arial"/>
          <w:i/>
          <w:sz w:val="14"/>
          <w:szCs w:val="14"/>
          <w:lang w:val="kk-KZ"/>
        </w:rPr>
        <w:t xml:space="preserve">* </w:t>
      </w:r>
      <w:r w:rsidRPr="003808B5">
        <w:rPr>
          <w:rFonts w:asciiTheme="minorHAnsi" w:hAnsiTheme="minorHAnsi" w:cs="Arial"/>
          <w:i/>
          <w:sz w:val="14"/>
          <w:szCs w:val="14"/>
          <w:lang w:val="en-US"/>
        </w:rPr>
        <w:t>Operative</w:t>
      </w:r>
      <w:r w:rsidRPr="003808B5">
        <w:rPr>
          <w:rFonts w:asciiTheme="minorHAnsi" w:hAnsiTheme="minorHAnsi"/>
          <w:i/>
          <w:sz w:val="14"/>
          <w:szCs w:val="14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>data</w:t>
      </w:r>
      <w:r w:rsidRPr="003808B5">
        <w:rPr>
          <w:rFonts w:asciiTheme="minorHAnsi" w:hAnsiTheme="minorHAnsi"/>
          <w:i/>
          <w:sz w:val="14"/>
          <w:szCs w:val="14"/>
        </w:rPr>
        <w:t>.</w:t>
      </w:r>
    </w:p>
    <w:p w:rsidR="007F28C0" w:rsidRPr="003808B5" w:rsidRDefault="007F28C0" w:rsidP="005F0618">
      <w:pPr>
        <w:pStyle w:val="afd"/>
        <w:widowControl w:val="0"/>
        <w:spacing w:before="120"/>
        <w:ind w:firstLine="0"/>
        <w:rPr>
          <w:rFonts w:asciiTheme="minorHAnsi" w:hAnsiTheme="minorHAnsi" w:cs="Calibri"/>
          <w:b/>
          <w:snapToGrid w:val="0"/>
          <w:sz w:val="20"/>
          <w:szCs w:val="20"/>
          <w:lang w:val="en-US"/>
        </w:rPr>
      </w:pPr>
      <w:r w:rsidRPr="003808B5">
        <w:rPr>
          <w:rFonts w:asciiTheme="minorHAnsi" w:hAnsiTheme="minorHAnsi" w:cs="Calibri"/>
          <w:b/>
          <w:snapToGrid w:val="0"/>
          <w:sz w:val="20"/>
          <w:szCs w:val="20"/>
          <w:lang w:val="en-US"/>
        </w:rPr>
        <w:t>Investments statistics</w:t>
      </w:r>
    </w:p>
    <w:p w:rsidR="00C01BD5" w:rsidRPr="003808B5" w:rsidRDefault="00C01BD5" w:rsidP="00811935">
      <w:pPr>
        <w:pStyle w:val="ac"/>
        <w:spacing w:before="0" w:after="120"/>
        <w:rPr>
          <w:rFonts w:ascii="Calibri" w:hAnsi="Calibri"/>
          <w:snapToGrid w:val="0"/>
          <w:sz w:val="18"/>
          <w:szCs w:val="18"/>
        </w:rPr>
      </w:pPr>
      <w:r w:rsidRPr="003808B5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C01BD5" w:rsidRPr="00C0141E" w:rsidTr="001205B8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February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3808B5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Info: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br/>
              <w:t>January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February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20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C01BD5" w:rsidRPr="003808B5" w:rsidTr="001205B8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C01BD5" w:rsidRPr="003808B5" w:rsidRDefault="00C01BD5" w:rsidP="001205B8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1 191 306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01BD5" w:rsidRPr="003808B5" w:rsidTr="001205B8">
        <w:trPr>
          <w:cantSplit/>
          <w:trHeight w:val="50"/>
        </w:trPr>
        <w:tc>
          <w:tcPr>
            <w:tcW w:w="3969" w:type="dxa"/>
          </w:tcPr>
          <w:p w:rsidR="00C01BD5" w:rsidRPr="003808B5" w:rsidRDefault="00C01BD5" w:rsidP="001205B8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C01BD5" w:rsidRPr="003808B5" w:rsidRDefault="00C01BD5" w:rsidP="001205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C01BD5" w:rsidRPr="003808B5" w:rsidRDefault="00C01BD5" w:rsidP="001205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C01BD5" w:rsidRPr="003808B5" w:rsidRDefault="00C01BD5" w:rsidP="001205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pStyle w:val="a9"/>
              <w:ind w:left="105" w:firstLine="8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613 257</w:t>
            </w:r>
          </w:p>
        </w:tc>
        <w:tc>
          <w:tcPr>
            <w:tcW w:w="2056" w:type="dxa"/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51,5</w:t>
            </w:r>
          </w:p>
        </w:tc>
        <w:tc>
          <w:tcPr>
            <w:tcW w:w="1985" w:type="dxa"/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46,6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337 333</w:t>
            </w:r>
          </w:p>
        </w:tc>
        <w:tc>
          <w:tcPr>
            <w:tcW w:w="2056" w:type="dxa"/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28,3</w:t>
            </w:r>
          </w:p>
        </w:tc>
        <w:tc>
          <w:tcPr>
            <w:tcW w:w="1985" w:type="dxa"/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32,0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C01BD5" w:rsidRPr="003808B5" w:rsidRDefault="00C01BD5" w:rsidP="001205B8">
            <w:pPr>
              <w:pStyle w:val="a9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240 716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20,2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21,4</w:t>
            </w:r>
          </w:p>
        </w:tc>
      </w:tr>
    </w:tbl>
    <w:p w:rsidR="00C01BD5" w:rsidRPr="003808B5" w:rsidRDefault="00C01BD5" w:rsidP="00C01BD5">
      <w:pPr>
        <w:pStyle w:val="ac"/>
        <w:spacing w:before="120" w:after="120"/>
        <w:rPr>
          <w:rFonts w:ascii="Calibri" w:hAnsi="Calibri"/>
          <w:sz w:val="18"/>
          <w:szCs w:val="18"/>
          <w:lang w:val="en-US"/>
        </w:rPr>
      </w:pPr>
      <w:r w:rsidRPr="003808B5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C01BD5" w:rsidRPr="003808B5" w:rsidTr="001205B8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February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3808B5"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C01BD5" w:rsidRPr="003808B5" w:rsidTr="001205B8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1BD5" w:rsidRPr="003808B5" w:rsidRDefault="00C01BD5" w:rsidP="001205B8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1 191 306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01BD5" w:rsidRPr="00C0141E" w:rsidTr="001205B8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01BD5" w:rsidRPr="003808B5" w:rsidRDefault="00C01BD5" w:rsidP="001205B8">
            <w:pPr>
              <w:pStyle w:val="a9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C01BD5" w:rsidRPr="003808B5" w:rsidTr="001205B8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01BD5" w:rsidRPr="003808B5" w:rsidRDefault="00C01BD5" w:rsidP="001205B8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66 202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5,6</w:t>
            </w:r>
          </w:p>
        </w:tc>
      </w:tr>
      <w:tr w:rsidR="00C01BD5" w:rsidRPr="003808B5" w:rsidTr="001205B8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01BD5" w:rsidRPr="003808B5" w:rsidRDefault="00C01BD5" w:rsidP="001205B8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990 514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83,1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01BD5" w:rsidRPr="003808B5" w:rsidRDefault="00C01BD5" w:rsidP="001205B8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46 349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01BD5" w:rsidRPr="003808B5" w:rsidRDefault="00C01BD5" w:rsidP="001205B8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01BD5" w:rsidRPr="003808B5" w:rsidRDefault="00C01BD5" w:rsidP="001205B8">
            <w:pPr>
              <w:pStyle w:val="a9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25 513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01BD5" w:rsidRPr="003808B5" w:rsidRDefault="00C01BD5" w:rsidP="001205B8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88 241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01BD5" w:rsidRPr="003808B5" w:rsidRDefault="00C01BD5" w:rsidP="001205B8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BD5" w:rsidRPr="003808B5" w:rsidRDefault="00C01BD5" w:rsidP="001205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1BD5" w:rsidRPr="003808B5" w:rsidRDefault="00C01BD5" w:rsidP="001205B8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18 780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BD5" w:rsidRPr="003808B5" w:rsidRDefault="00C01BD5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</w:tr>
    </w:tbl>
    <w:p w:rsidR="00C01BD5" w:rsidRPr="003808B5" w:rsidRDefault="00C01BD5" w:rsidP="00C01BD5">
      <w:pPr>
        <w:pStyle w:val="ac"/>
        <w:spacing w:before="120" w:after="120"/>
        <w:rPr>
          <w:rFonts w:ascii="Calibri" w:hAnsi="Calibri"/>
          <w:sz w:val="18"/>
          <w:szCs w:val="18"/>
          <w:lang w:val="en-US"/>
        </w:rPr>
      </w:pPr>
      <w:r w:rsidRPr="003808B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3808B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C01BD5" w:rsidRPr="003808B5" w:rsidTr="001205B8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February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3808B5"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C01BD5" w:rsidRPr="003808B5" w:rsidTr="001205B8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BD5" w:rsidRPr="003808B5" w:rsidRDefault="00C01BD5" w:rsidP="001205B8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February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</w:rPr>
              <w:t>as % 20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C01BD5" w:rsidRPr="003808B5" w:rsidRDefault="00C01BD5" w:rsidP="001205B8">
            <w:pPr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1 191 306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79,7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</w:tr>
      <w:tr w:rsidR="00C01BD5" w:rsidRPr="003808B5" w:rsidTr="001205B8">
        <w:trPr>
          <w:cantSplit/>
          <w:trHeight w:val="271"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41 549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3,5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139,6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industry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707 743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59,4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65,2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318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 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34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513 978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43,1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54,6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34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129 085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10,8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184,6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left="318" w:hanging="284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47 152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4,0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82,7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left="34"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17 528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1,5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8 697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124,6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19 677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130,5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72 538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6,1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155,6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11 076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69,4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28 330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2,4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208,0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12 126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242 839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20,4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3 351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80,3</w:t>
            </w:r>
          </w:p>
        </w:tc>
      </w:tr>
      <w:tr w:rsidR="00C01BD5" w:rsidRPr="003808B5" w:rsidTr="001205B8">
        <w:trPr>
          <w:cantSplit/>
          <w:trHeight w:val="199"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5 877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0,5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130,2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1 792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0,2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32,9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7 801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15 720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1,3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121,9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</w:tcPr>
          <w:p w:rsidR="00C01BD5" w:rsidRPr="003808B5" w:rsidRDefault="00C01BD5" w:rsidP="001205B8">
            <w:pPr>
              <w:pStyle w:val="afd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11 898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2032" w:type="dxa"/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63,8</w:t>
            </w:r>
          </w:p>
        </w:tc>
      </w:tr>
      <w:tr w:rsidR="00C01BD5" w:rsidRPr="003808B5" w:rsidTr="001205B8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C01BD5" w:rsidRPr="003808B5" w:rsidRDefault="00C01BD5" w:rsidP="001205B8">
            <w:pPr>
              <w:pStyle w:val="afd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292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C01BD5" w:rsidRPr="003808B5" w:rsidRDefault="00C01BD5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7,1</w:t>
            </w:r>
          </w:p>
        </w:tc>
      </w:tr>
    </w:tbl>
    <w:p w:rsidR="007F28C0" w:rsidRPr="003808B5" w:rsidRDefault="00A35DEE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kk-KZ"/>
        </w:rPr>
      </w:pPr>
      <w:r w:rsidRPr="003808B5">
        <w:rPr>
          <w:rFonts w:asciiTheme="minorHAnsi" w:hAnsiTheme="minorHAnsi" w:cs="Calibri"/>
          <w:sz w:val="20"/>
          <w:lang w:val="en-US"/>
        </w:rPr>
        <w:t xml:space="preserve">Enterprises </w:t>
      </w:r>
      <w:r w:rsidR="00AB0D09" w:rsidRPr="003808B5">
        <w:rPr>
          <w:rFonts w:asciiTheme="minorHAnsi" w:hAnsiTheme="minorHAnsi" w:cs="Calibri"/>
          <w:sz w:val="20"/>
          <w:lang w:val="en-US"/>
        </w:rPr>
        <w:t>statistics</w:t>
      </w:r>
    </w:p>
    <w:p w:rsidR="009D2575" w:rsidRPr="003808B5" w:rsidRDefault="009D2575" w:rsidP="0023107B">
      <w:pPr>
        <w:pStyle w:val="ac"/>
        <w:widowControl w:val="0"/>
        <w:spacing w:before="0" w:after="0"/>
        <w:rPr>
          <w:rFonts w:ascii="Calibri" w:hAnsi="Calibri"/>
          <w:bCs/>
          <w:sz w:val="18"/>
          <w:szCs w:val="18"/>
          <w:lang w:val="kk-KZ"/>
        </w:rPr>
      </w:pPr>
      <w:r w:rsidRPr="003808B5">
        <w:rPr>
          <w:rFonts w:ascii="Calibri" w:hAnsi="Calibri"/>
          <w:sz w:val="18"/>
          <w:szCs w:val="18"/>
          <w:lang w:val="en-US"/>
        </w:rPr>
        <w:t>Registered juridical persons by economic activities and activity</w:t>
      </w:r>
    </w:p>
    <w:p w:rsidR="00AB2324" w:rsidRPr="003808B5" w:rsidRDefault="00AB2324" w:rsidP="00AB2324">
      <w:pPr>
        <w:pStyle w:val="a6"/>
        <w:spacing w:after="60"/>
        <w:rPr>
          <w:rFonts w:ascii="Calibri" w:hAnsi="Calibri"/>
          <w:sz w:val="14"/>
          <w:szCs w:val="14"/>
          <w:lang w:val="kk-KZ"/>
        </w:rPr>
      </w:pPr>
      <w:proofErr w:type="gramStart"/>
      <w:r w:rsidRPr="003808B5">
        <w:rPr>
          <w:rFonts w:ascii="Calibri" w:hAnsi="Calibri"/>
          <w:sz w:val="14"/>
          <w:szCs w:val="14"/>
          <w:lang w:val="en-US"/>
        </w:rPr>
        <w:t>as</w:t>
      </w:r>
      <w:proofErr w:type="gramEnd"/>
      <w:r w:rsidRPr="003808B5">
        <w:rPr>
          <w:rFonts w:ascii="Calibri" w:hAnsi="Calibri"/>
          <w:sz w:val="14"/>
          <w:szCs w:val="14"/>
          <w:lang w:val="en-US"/>
        </w:rPr>
        <w:t xml:space="preserve"> of 01.</w:t>
      </w:r>
      <w:r w:rsidRPr="003808B5">
        <w:rPr>
          <w:rFonts w:ascii="Calibri" w:hAnsi="Calibri"/>
          <w:sz w:val="14"/>
          <w:szCs w:val="14"/>
          <w:lang w:val="kk-KZ"/>
        </w:rPr>
        <w:t>03</w:t>
      </w:r>
      <w:r w:rsidRPr="003808B5">
        <w:rPr>
          <w:rFonts w:ascii="Calibri" w:hAnsi="Calibri"/>
          <w:sz w:val="14"/>
          <w:szCs w:val="14"/>
          <w:lang w:val="en-US"/>
        </w:rPr>
        <w:t>.20</w:t>
      </w:r>
      <w:r w:rsidRPr="003808B5">
        <w:rPr>
          <w:rFonts w:ascii="Calibri" w:hAnsi="Calibri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AB2324" w:rsidRPr="003808B5" w:rsidTr="001205B8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Among which</w:t>
            </w:r>
          </w:p>
        </w:tc>
      </w:tr>
      <w:tr w:rsidR="00AB2324" w:rsidRPr="003808B5" w:rsidTr="001205B8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of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in liquidation process</w:t>
            </w:r>
          </w:p>
        </w:tc>
      </w:tr>
      <w:tr w:rsidR="00AB2324" w:rsidRPr="003808B5" w:rsidTr="001205B8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</w:tr>
      <w:tr w:rsidR="00AB2324" w:rsidRPr="003808B5" w:rsidTr="001205B8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463 015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335 185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46 262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168 521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120 402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5 903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Agriculture</w:t>
            </w: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 xml:space="preserve">, 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forestry</w:t>
            </w: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and</w:t>
            </w: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19 045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14 757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1 789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6 674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6 294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168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4 505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3 476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515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1 299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1 662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</w:tr>
      <w:tr w:rsidR="00AB2324" w:rsidRPr="003808B5" w:rsidTr="001205B8">
        <w:trPr>
          <w:trHeight w:val="63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24 127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17 063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1 541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8 717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6 805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359</w:t>
            </w:r>
          </w:p>
        </w:tc>
      </w:tr>
      <w:tr w:rsidR="00AB2324" w:rsidRPr="003808B5" w:rsidTr="001205B8">
        <w:trPr>
          <w:trHeight w:val="14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1 689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1 290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162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660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468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2 721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1 965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163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1 055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747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44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62 371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42 991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4 910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15 954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22 127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1 430</w:t>
            </w:r>
          </w:p>
        </w:tc>
      </w:tr>
      <w:tr w:rsidR="00AB2324" w:rsidRPr="003808B5" w:rsidTr="001205B8">
        <w:trPr>
          <w:trHeight w:val="10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134 411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90 618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14 919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39 729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35 970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2 036</w:t>
            </w:r>
          </w:p>
        </w:tc>
      </w:tr>
      <w:tr w:rsidR="00AB2324" w:rsidRPr="003808B5" w:rsidTr="001205B8">
        <w:trPr>
          <w:trHeight w:val="96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17 958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12 618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1 470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6 351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4 797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243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8 226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6 448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1 367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3 030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2 051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12 635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9 378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1 701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4 639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3 038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8 626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5 332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851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2 974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1 507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109</w:t>
            </w:r>
          </w:p>
        </w:tc>
      </w:tr>
      <w:tr w:rsidR="00AB2324" w:rsidRPr="003808B5" w:rsidTr="001205B8">
        <w:trPr>
          <w:trHeight w:val="202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19 195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14 924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1 379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9 802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3 743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223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31 546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23 008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2 736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12 438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7 834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305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20 321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15 489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1 782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8 568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5 139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170</w:t>
            </w:r>
          </w:p>
        </w:tc>
      </w:tr>
      <w:tr w:rsidR="00AB2324" w:rsidRPr="003808B5" w:rsidTr="001205B8">
        <w:trPr>
          <w:trHeight w:val="68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9 533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9 202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8 988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</w:tr>
      <w:tr w:rsidR="00AB2324" w:rsidRPr="003808B5" w:rsidTr="001205B8">
        <w:trPr>
          <w:trHeight w:val="135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25 498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22 803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1 031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17 976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3 796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144</w:t>
            </w:r>
          </w:p>
        </w:tc>
      </w:tr>
      <w:tr w:rsidR="00AB2324" w:rsidRPr="003808B5" w:rsidTr="001205B8">
        <w:trPr>
          <w:trHeight w:val="24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8 275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6 867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648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4 486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1 733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</w:tr>
      <w:tr w:rsidR="00AB2324" w:rsidRPr="003808B5" w:rsidTr="001205B8">
        <w:trPr>
          <w:trHeight w:val="201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6 739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4 980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704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2 815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1 461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52</w:t>
            </w:r>
          </w:p>
        </w:tc>
      </w:tr>
      <w:tr w:rsidR="00AB2324" w:rsidRPr="003808B5" w:rsidTr="001205B8">
        <w:trPr>
          <w:trHeight w:val="149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Other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services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45 593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31 975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8 512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12 365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11 098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297</w:t>
            </w:r>
          </w:p>
        </w:tc>
      </w:tr>
      <w:tr w:rsidR="00AB2324" w:rsidRPr="003808B5" w:rsidTr="001205B8">
        <w:trPr>
          <w:trHeight w:val="149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AB2324" w:rsidRPr="003808B5" w:rsidTr="001205B8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bCs w:val="0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</w:tbl>
    <w:p w:rsidR="00AB2324" w:rsidRPr="003808B5" w:rsidRDefault="00AB2324" w:rsidP="0023107B">
      <w:pPr>
        <w:pStyle w:val="ac"/>
        <w:widowControl w:val="0"/>
        <w:spacing w:before="120"/>
        <w:rPr>
          <w:rFonts w:ascii="Calibri" w:hAnsi="Calibri"/>
          <w:bCs/>
          <w:sz w:val="18"/>
          <w:szCs w:val="18"/>
          <w:lang w:val="kk-KZ"/>
        </w:rPr>
      </w:pPr>
      <w:r w:rsidRPr="003808B5">
        <w:rPr>
          <w:rFonts w:ascii="Calibri" w:hAnsi="Calibri"/>
          <w:sz w:val="18"/>
          <w:szCs w:val="18"/>
          <w:lang w:val="en-US"/>
        </w:rPr>
        <w:t xml:space="preserve">Registered juridical persons by economic activities and </w:t>
      </w:r>
      <w:r w:rsidRPr="003808B5">
        <w:rPr>
          <w:rFonts w:ascii="Calibri" w:hAnsi="Calibri"/>
          <w:bCs/>
          <w:sz w:val="18"/>
          <w:szCs w:val="18"/>
          <w:lang w:val="en-US"/>
        </w:rPr>
        <w:t>ownership’s forms</w:t>
      </w:r>
    </w:p>
    <w:p w:rsidR="00AB2324" w:rsidRPr="003808B5" w:rsidRDefault="00AB2324" w:rsidP="00AB2324">
      <w:pPr>
        <w:pStyle w:val="a6"/>
        <w:spacing w:after="60"/>
        <w:rPr>
          <w:rFonts w:ascii="Calibri" w:hAnsi="Calibri"/>
          <w:sz w:val="14"/>
          <w:szCs w:val="14"/>
          <w:lang w:val="kk-KZ"/>
        </w:rPr>
      </w:pPr>
      <w:proofErr w:type="gramStart"/>
      <w:r w:rsidRPr="003808B5">
        <w:rPr>
          <w:rFonts w:ascii="Calibri" w:hAnsi="Calibri"/>
          <w:sz w:val="14"/>
          <w:szCs w:val="14"/>
          <w:lang w:val="en-US"/>
        </w:rPr>
        <w:t>as</w:t>
      </w:r>
      <w:proofErr w:type="gramEnd"/>
      <w:r w:rsidRPr="003808B5">
        <w:rPr>
          <w:rFonts w:ascii="Calibri" w:hAnsi="Calibri"/>
          <w:sz w:val="14"/>
          <w:szCs w:val="14"/>
          <w:lang w:val="en-US"/>
        </w:rPr>
        <w:t xml:space="preserve"> of 01.</w:t>
      </w:r>
      <w:r w:rsidRPr="003808B5">
        <w:rPr>
          <w:rFonts w:ascii="Calibri" w:hAnsi="Calibri"/>
          <w:sz w:val="14"/>
          <w:szCs w:val="14"/>
          <w:lang w:val="kk-KZ"/>
        </w:rPr>
        <w:t>03</w:t>
      </w:r>
      <w:r w:rsidRPr="003808B5">
        <w:rPr>
          <w:rFonts w:ascii="Calibri" w:hAnsi="Calibri"/>
          <w:sz w:val="14"/>
          <w:szCs w:val="14"/>
          <w:lang w:val="en-US"/>
        </w:rPr>
        <w:t>.20</w:t>
      </w:r>
      <w:r w:rsidRPr="003808B5">
        <w:rPr>
          <w:rFonts w:ascii="Calibri" w:hAnsi="Calibri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AB2324" w:rsidRPr="00C0141E" w:rsidTr="001205B8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Of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which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by </w:t>
            </w:r>
            <w:r w:rsidRPr="003808B5">
              <w:rPr>
                <w:rFonts w:ascii="Calibri" w:hAnsi="Calibri"/>
                <w:bCs w:val="0"/>
                <w:color w:val="auto"/>
                <w:sz w:val="14"/>
                <w:szCs w:val="14"/>
                <w:lang w:val="en-US"/>
              </w:rPr>
              <w:t>ownership’s forms</w:t>
            </w:r>
          </w:p>
        </w:tc>
      </w:tr>
      <w:tr w:rsidR="00AB2324" w:rsidRPr="003808B5" w:rsidTr="001205B8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foreign</w:t>
            </w:r>
          </w:p>
        </w:tc>
      </w:tr>
      <w:tr w:rsidR="00AB2324" w:rsidRPr="00C0141E" w:rsidTr="001205B8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2324" w:rsidRPr="003808B5" w:rsidRDefault="00AB2324" w:rsidP="001205B8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</w:p>
        </w:tc>
      </w:tr>
      <w:tr w:rsidR="00AB2324" w:rsidRPr="003808B5" w:rsidTr="001205B8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463 015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25 367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409 066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11 017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28 582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Agriculture</w:t>
            </w: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 xml:space="preserve">, 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forestry</w:t>
            </w: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and</w:t>
            </w: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19 045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18 698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281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4 505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4 082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291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</w:tr>
      <w:tr w:rsidR="00AB2324" w:rsidRPr="003808B5" w:rsidTr="001205B8">
        <w:trPr>
          <w:trHeight w:val="63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24 127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22 501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1 356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1 607</w:t>
            </w:r>
          </w:p>
        </w:tc>
      </w:tr>
      <w:tr w:rsidR="00AB2324" w:rsidRPr="003808B5" w:rsidTr="001205B8">
        <w:trPr>
          <w:trHeight w:val="14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1 689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1 498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92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2 721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218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2 395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108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62 371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59 124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1 066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3 210</w:t>
            </w:r>
          </w:p>
        </w:tc>
      </w:tr>
      <w:tr w:rsidR="00AB2324" w:rsidRPr="003808B5" w:rsidTr="001205B8">
        <w:trPr>
          <w:trHeight w:val="10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134 411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121 296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3 498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13 079</w:t>
            </w:r>
          </w:p>
        </w:tc>
      </w:tr>
      <w:tr w:rsidR="00AB2324" w:rsidRPr="003808B5" w:rsidTr="001205B8">
        <w:trPr>
          <w:trHeight w:val="96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17 958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16 835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435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1 086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8 226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7 456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12 635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11 848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440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710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8 626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8 207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410</w:t>
            </w:r>
          </w:p>
        </w:tc>
      </w:tr>
      <w:tr w:rsidR="00AB2324" w:rsidRPr="003808B5" w:rsidTr="001205B8">
        <w:trPr>
          <w:trHeight w:val="202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19 195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18 432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397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713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31 546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520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29 284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953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1 742</w:t>
            </w:r>
          </w:p>
        </w:tc>
      </w:tr>
      <w:tr w:rsidR="00AB2324" w:rsidRPr="003808B5" w:rsidTr="001205B8">
        <w:trPr>
          <w:trHeight w:val="7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20 321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19 464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328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769</w:t>
            </w:r>
          </w:p>
        </w:tc>
      </w:tr>
      <w:tr w:rsidR="00AB2324" w:rsidRPr="003808B5" w:rsidTr="001205B8">
        <w:trPr>
          <w:trHeight w:val="68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9 533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9 407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124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AB2324" w:rsidRPr="003808B5" w:rsidTr="001205B8">
        <w:trPr>
          <w:trHeight w:val="135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25 498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11 965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13 094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142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439</w:t>
            </w:r>
          </w:p>
        </w:tc>
      </w:tr>
      <w:tr w:rsidR="00AB2324" w:rsidRPr="003808B5" w:rsidTr="001205B8">
        <w:trPr>
          <w:trHeight w:val="240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8 275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1 268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6 742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125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265</w:t>
            </w:r>
          </w:p>
        </w:tc>
      </w:tr>
      <w:tr w:rsidR="00AB2324" w:rsidRPr="003808B5" w:rsidTr="001205B8">
        <w:trPr>
          <w:trHeight w:val="201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6 739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1 423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5 066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</w:tr>
      <w:tr w:rsidR="00AB2324" w:rsidRPr="003808B5" w:rsidTr="001205B8">
        <w:trPr>
          <w:trHeight w:val="149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Other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services</w:t>
            </w: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45 593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32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42 920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827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2 641</w:t>
            </w:r>
          </w:p>
        </w:tc>
      </w:tr>
      <w:tr w:rsidR="00AB2324" w:rsidRPr="003808B5" w:rsidTr="001205B8">
        <w:trPr>
          <w:trHeight w:val="149"/>
        </w:trPr>
        <w:tc>
          <w:tcPr>
            <w:tcW w:w="3686" w:type="dxa"/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AB2324" w:rsidRPr="003808B5" w:rsidTr="001205B8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AB2324" w:rsidRPr="003808B5" w:rsidRDefault="00AB2324" w:rsidP="001205B8">
            <w:pPr>
              <w:pStyle w:val="af0"/>
              <w:jc w:val="left"/>
              <w:rPr>
                <w:rFonts w:ascii="Calibri" w:hAnsi="Calibri"/>
                <w:bCs w:val="0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AB2324" w:rsidRPr="003808B5" w:rsidRDefault="00AB2324" w:rsidP="00AB2324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</w:tbl>
    <w:p w:rsidR="00265F39" w:rsidRPr="003808B5" w:rsidRDefault="007F28C0" w:rsidP="00965B7B">
      <w:pPr>
        <w:pStyle w:val="ac"/>
        <w:widowControl w:val="0"/>
        <w:spacing w:before="120" w:after="120"/>
        <w:jc w:val="left"/>
        <w:rPr>
          <w:rFonts w:asciiTheme="minorHAnsi" w:hAnsiTheme="minorHAnsi" w:cs="Calibri"/>
          <w:sz w:val="20"/>
          <w:lang w:val="en-US"/>
        </w:rPr>
      </w:pPr>
      <w:r w:rsidRPr="003808B5">
        <w:rPr>
          <w:rFonts w:asciiTheme="minorHAnsi" w:hAnsiTheme="minorHAnsi" w:cs="Calibri"/>
          <w:sz w:val="20"/>
          <w:lang w:val="en-US"/>
        </w:rPr>
        <w:t>Domestic trade statistics</w:t>
      </w:r>
    </w:p>
    <w:p w:rsidR="00EE7B4F" w:rsidRPr="003808B5" w:rsidRDefault="00EE7B4F" w:rsidP="0023107B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3808B5">
        <w:rPr>
          <w:rFonts w:asciiTheme="minorHAnsi" w:hAnsiTheme="minorHAnsi" w:cs="Arial"/>
          <w:sz w:val="18"/>
          <w:szCs w:val="18"/>
          <w:lang w:val="en-GB"/>
        </w:rPr>
        <w:t>Volume of sales of goods (services</w:t>
      </w:r>
      <w:r w:rsidR="00A00C35" w:rsidRPr="003808B5">
        <w:rPr>
          <w:rFonts w:asciiTheme="minorHAnsi" w:hAnsiTheme="minorHAnsi" w:cs="Arial"/>
          <w:sz w:val="18"/>
          <w:szCs w:val="18"/>
          <w:lang w:val="en-US"/>
        </w:rPr>
        <w:t>)</w:t>
      </w:r>
    </w:p>
    <w:tbl>
      <w:tblPr>
        <w:tblW w:w="497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55"/>
        <w:gridCol w:w="1384"/>
        <w:gridCol w:w="1418"/>
        <w:gridCol w:w="1274"/>
        <w:gridCol w:w="1135"/>
      </w:tblGrid>
      <w:tr w:rsidR="0022456E" w:rsidRPr="00C0141E" w:rsidTr="001205B8">
        <w:trPr>
          <w:cantSplit/>
        </w:trPr>
        <w:tc>
          <w:tcPr>
            <w:tcW w:w="241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6E" w:rsidRPr="003808B5" w:rsidRDefault="0022456E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6E" w:rsidRPr="003808B5" w:rsidRDefault="0022456E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56E" w:rsidRPr="003808B5" w:rsidRDefault="0022456E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22456E" w:rsidRPr="003808B5" w:rsidTr="001205B8">
        <w:trPr>
          <w:cantSplit/>
          <w:trHeight w:val="298"/>
        </w:trPr>
        <w:tc>
          <w:tcPr>
            <w:tcW w:w="241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6E" w:rsidRPr="003808B5" w:rsidRDefault="0022456E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6E" w:rsidRPr="003808B5" w:rsidRDefault="0022456E" w:rsidP="0023107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January-February</w:t>
            </w:r>
          </w:p>
          <w:p w:rsidR="0022456E" w:rsidRPr="003808B5" w:rsidRDefault="0022456E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6E" w:rsidRPr="003808B5" w:rsidRDefault="0022456E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 202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56E" w:rsidRPr="003808B5" w:rsidRDefault="0022456E" w:rsidP="0023107B">
            <w:pPr>
              <w:autoSpaceDE w:val="0"/>
              <w:autoSpaceDN w:val="0"/>
              <w:adjustRightInd w:val="0"/>
              <w:ind w:firstLine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January-February</w:t>
            </w:r>
          </w:p>
          <w:p w:rsidR="0022456E" w:rsidRPr="003808B5" w:rsidRDefault="0022456E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202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56E" w:rsidRPr="003808B5" w:rsidRDefault="0022456E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 202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</w:p>
        </w:tc>
      </w:tr>
      <w:tr w:rsidR="0022456E" w:rsidRPr="003808B5" w:rsidTr="001205B8">
        <w:trPr>
          <w:cantSplit/>
          <w:trHeight w:val="298"/>
        </w:trPr>
        <w:tc>
          <w:tcPr>
            <w:tcW w:w="2411" w:type="pct"/>
            <w:tcBorders>
              <w:top w:val="single" w:sz="4" w:space="0" w:color="auto"/>
            </w:tcBorders>
            <w:vAlign w:val="bottom"/>
          </w:tcPr>
          <w:p w:rsidR="0022456E" w:rsidRPr="003808B5" w:rsidRDefault="0022456E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Wholesale and retail trade; repair of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cars 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4 867 663,5</w:t>
            </w: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2 489 871,4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22456E" w:rsidRPr="003808B5" w:rsidRDefault="0022456E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94,7</w:t>
            </w: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:rsidR="0022456E" w:rsidRPr="003808B5" w:rsidRDefault="0022456E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</w:tr>
      <w:tr w:rsidR="0022456E" w:rsidRPr="003808B5" w:rsidTr="001205B8">
        <w:trPr>
          <w:cantSplit/>
          <w:trHeight w:val="234"/>
        </w:trPr>
        <w:tc>
          <w:tcPr>
            <w:tcW w:w="2411" w:type="pct"/>
          </w:tcPr>
          <w:p w:rsidR="0022456E" w:rsidRPr="003808B5" w:rsidRDefault="0022456E" w:rsidP="001205B8">
            <w:pPr>
              <w:pStyle w:val="a7"/>
              <w:ind w:firstLine="105"/>
              <w:jc w:val="lef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of them</w:t>
            </w:r>
          </w:p>
        </w:tc>
        <w:tc>
          <w:tcPr>
            <w:tcW w:w="687" w:type="pct"/>
            <w:vAlign w:val="center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704" w:type="pct"/>
            <w:vAlign w:val="center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</w:p>
        </w:tc>
        <w:tc>
          <w:tcPr>
            <w:tcW w:w="633" w:type="pct"/>
            <w:vAlign w:val="center"/>
          </w:tcPr>
          <w:p w:rsidR="0022456E" w:rsidRPr="003808B5" w:rsidRDefault="0022456E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64" w:type="pct"/>
            <w:vAlign w:val="center"/>
          </w:tcPr>
          <w:p w:rsidR="0022456E" w:rsidRPr="003808B5" w:rsidRDefault="0022456E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2456E" w:rsidRPr="003808B5" w:rsidTr="001205B8">
        <w:trPr>
          <w:cantSplit/>
        </w:trPr>
        <w:tc>
          <w:tcPr>
            <w:tcW w:w="2411" w:type="pct"/>
            <w:vAlign w:val="bottom"/>
          </w:tcPr>
          <w:p w:rsidR="0022456E" w:rsidRPr="003808B5" w:rsidRDefault="0022456E" w:rsidP="001205B8">
            <w:pPr>
              <w:pStyle w:val="a9"/>
              <w:ind w:firstLine="105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Retail trade</w:t>
            </w:r>
          </w:p>
        </w:tc>
        <w:tc>
          <w:tcPr>
            <w:tcW w:w="687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1 601 218,7</w:t>
            </w:r>
          </w:p>
        </w:tc>
        <w:tc>
          <w:tcPr>
            <w:tcW w:w="704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 xml:space="preserve">811 846,6 </w:t>
            </w:r>
          </w:p>
        </w:tc>
        <w:tc>
          <w:tcPr>
            <w:tcW w:w="633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97,0</w:t>
            </w:r>
          </w:p>
        </w:tc>
        <w:tc>
          <w:tcPr>
            <w:tcW w:w="564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98,5</w:t>
            </w:r>
          </w:p>
        </w:tc>
      </w:tr>
      <w:tr w:rsidR="0022456E" w:rsidRPr="00C0141E" w:rsidTr="001205B8">
        <w:trPr>
          <w:cantSplit/>
        </w:trPr>
        <w:tc>
          <w:tcPr>
            <w:tcW w:w="2411" w:type="pct"/>
            <w:vAlign w:val="bottom"/>
          </w:tcPr>
          <w:p w:rsidR="0022456E" w:rsidRPr="003808B5" w:rsidRDefault="0022456E" w:rsidP="001205B8">
            <w:pPr>
              <w:pStyle w:val="a9"/>
              <w:ind w:firstLine="105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87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704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633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564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</w:p>
        </w:tc>
      </w:tr>
      <w:tr w:rsidR="0022456E" w:rsidRPr="003808B5" w:rsidTr="001205B8">
        <w:trPr>
          <w:cantSplit/>
        </w:trPr>
        <w:tc>
          <w:tcPr>
            <w:tcW w:w="2411" w:type="pct"/>
          </w:tcPr>
          <w:p w:rsidR="0022456E" w:rsidRPr="003808B5" w:rsidRDefault="0022456E" w:rsidP="001205B8">
            <w:pPr>
              <w:pStyle w:val="a9"/>
              <w:ind w:firstLine="24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87" w:type="pct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 xml:space="preserve">1 008 987,1 </w:t>
            </w:r>
          </w:p>
        </w:tc>
        <w:tc>
          <w:tcPr>
            <w:tcW w:w="704" w:type="pct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512 947,0</w:t>
            </w:r>
          </w:p>
        </w:tc>
        <w:tc>
          <w:tcPr>
            <w:tcW w:w="633" w:type="pct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564" w:type="pct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99,7</w:t>
            </w:r>
          </w:p>
        </w:tc>
      </w:tr>
      <w:tr w:rsidR="0022456E" w:rsidRPr="003808B5" w:rsidTr="001205B8">
        <w:trPr>
          <w:cantSplit/>
        </w:trPr>
        <w:tc>
          <w:tcPr>
            <w:tcW w:w="2411" w:type="pct"/>
            <w:vAlign w:val="bottom"/>
          </w:tcPr>
          <w:p w:rsidR="0022456E" w:rsidRPr="003808B5" w:rsidRDefault="0022456E" w:rsidP="001205B8">
            <w:pPr>
              <w:pStyle w:val="a9"/>
              <w:ind w:firstLine="24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87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592 231,6</w:t>
            </w:r>
          </w:p>
        </w:tc>
        <w:tc>
          <w:tcPr>
            <w:tcW w:w="704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298 899,6</w:t>
            </w:r>
          </w:p>
        </w:tc>
        <w:tc>
          <w:tcPr>
            <w:tcW w:w="633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90,7</w:t>
            </w:r>
          </w:p>
        </w:tc>
        <w:tc>
          <w:tcPr>
            <w:tcW w:w="564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</w:rPr>
              <w:t>96,6</w:t>
            </w:r>
          </w:p>
        </w:tc>
      </w:tr>
      <w:tr w:rsidR="0022456E" w:rsidRPr="003808B5" w:rsidTr="001205B8">
        <w:trPr>
          <w:cantSplit/>
        </w:trPr>
        <w:tc>
          <w:tcPr>
            <w:tcW w:w="2411" w:type="pct"/>
            <w:vAlign w:val="bottom"/>
          </w:tcPr>
          <w:p w:rsidR="0022456E" w:rsidRPr="003808B5" w:rsidRDefault="0022456E" w:rsidP="001205B8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%</w:t>
            </w:r>
          </w:p>
        </w:tc>
        <w:tc>
          <w:tcPr>
            <w:tcW w:w="687" w:type="pct"/>
            <w:vAlign w:val="bottom"/>
          </w:tcPr>
          <w:p w:rsidR="0022456E" w:rsidRPr="003808B5" w:rsidRDefault="0022456E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37,0</w:t>
            </w:r>
          </w:p>
        </w:tc>
        <w:tc>
          <w:tcPr>
            <w:tcW w:w="704" w:type="pct"/>
            <w:vAlign w:val="bottom"/>
          </w:tcPr>
          <w:p w:rsidR="0022456E" w:rsidRPr="003808B5" w:rsidRDefault="0022456E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35,6</w:t>
            </w:r>
          </w:p>
        </w:tc>
        <w:tc>
          <w:tcPr>
            <w:tcW w:w="633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  <w:tc>
          <w:tcPr>
            <w:tcW w:w="564" w:type="pct"/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color w:val="auto"/>
                <w:sz w:val="14"/>
                <w:szCs w:val="14"/>
                <w:lang w:val="kk-KZ"/>
              </w:rPr>
              <w:t>-</w:t>
            </w:r>
          </w:p>
        </w:tc>
      </w:tr>
      <w:tr w:rsidR="0022456E" w:rsidRPr="003808B5" w:rsidTr="001205B8">
        <w:trPr>
          <w:cantSplit/>
        </w:trPr>
        <w:tc>
          <w:tcPr>
            <w:tcW w:w="2411" w:type="pct"/>
            <w:tcBorders>
              <w:bottom w:val="single" w:sz="4" w:space="0" w:color="auto"/>
            </w:tcBorders>
            <w:vAlign w:val="bottom"/>
          </w:tcPr>
          <w:p w:rsidR="0022456E" w:rsidRPr="003808B5" w:rsidRDefault="0022456E" w:rsidP="001205B8">
            <w:pPr>
              <w:ind w:firstLine="105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:rsidR="0022456E" w:rsidRPr="003808B5" w:rsidRDefault="0022456E" w:rsidP="003A277E">
            <w:pPr>
              <w:ind w:firstLine="490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3 252 923,4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:rsidR="0022456E" w:rsidRPr="003808B5" w:rsidRDefault="0022456E" w:rsidP="003A277E">
            <w:pPr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1 670 842,0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snapToGrid w:val="0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snapToGrid w:val="0"/>
                <w:color w:val="auto"/>
                <w:sz w:val="14"/>
                <w:szCs w:val="14"/>
              </w:rPr>
              <w:t>96,4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:rsidR="0022456E" w:rsidRPr="003808B5" w:rsidRDefault="0022456E" w:rsidP="001205B8">
            <w:pPr>
              <w:pStyle w:val="af0"/>
              <w:rPr>
                <w:rFonts w:ascii="Calibri" w:hAnsi="Calibri"/>
                <w:snapToGrid w:val="0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/>
                <w:snapToGrid w:val="0"/>
                <w:color w:val="auto"/>
                <w:sz w:val="14"/>
                <w:szCs w:val="14"/>
              </w:rPr>
              <w:t>100,3</w:t>
            </w:r>
          </w:p>
        </w:tc>
      </w:tr>
    </w:tbl>
    <w:p w:rsidR="007F28C0" w:rsidRPr="003808B5" w:rsidRDefault="007F28C0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3808B5">
        <w:rPr>
          <w:rFonts w:asciiTheme="minorHAnsi" w:hAnsiTheme="minorHAnsi" w:cs="Calibri"/>
          <w:sz w:val="20"/>
          <w:lang w:val="en-GB"/>
        </w:rPr>
        <w:t>Foreign and mutual</w:t>
      </w:r>
      <w:r w:rsidRPr="003808B5">
        <w:rPr>
          <w:rFonts w:asciiTheme="minorHAnsi" w:hAnsiTheme="minorHAnsi" w:cs="Calibri"/>
          <w:sz w:val="20"/>
          <w:lang w:val="en-US"/>
        </w:rPr>
        <w:t xml:space="preserve"> trade statistics</w:t>
      </w:r>
    </w:p>
    <w:p w:rsidR="00C50FD6" w:rsidRPr="003808B5" w:rsidRDefault="00C50FD6" w:rsidP="0023107B">
      <w:pPr>
        <w:pStyle w:val="ac"/>
        <w:spacing w:before="0" w:after="0" w:line="480" w:lineRule="auto"/>
        <w:rPr>
          <w:rFonts w:ascii="Calibri" w:hAnsi="Calibri"/>
          <w:sz w:val="18"/>
          <w:szCs w:val="18"/>
          <w:lang w:val="en-GB"/>
        </w:rPr>
      </w:pPr>
      <w:r w:rsidRPr="003808B5">
        <w:rPr>
          <w:rFonts w:ascii="Calibri" w:hAnsi="Calibri"/>
          <w:sz w:val="18"/>
          <w:szCs w:val="18"/>
          <w:lang w:val="en-GB"/>
        </w:rPr>
        <w:t>External trade turnover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2977"/>
      </w:tblGrid>
      <w:tr w:rsidR="00C50FD6" w:rsidRPr="00C0141E" w:rsidTr="00475169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January 20</w:t>
            </w:r>
            <w:r w:rsidRPr="003808B5">
              <w:rPr>
                <w:rFonts w:ascii="Calibri" w:hAnsi="Calibri"/>
                <w:sz w:val="14"/>
                <w:szCs w:val="14"/>
              </w:rPr>
              <w:t>21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,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As % to January 20</w:t>
            </w:r>
            <w:r w:rsidRPr="003808B5">
              <w:rPr>
                <w:rFonts w:ascii="Calibri" w:hAnsi="Calibri"/>
                <w:sz w:val="14"/>
                <w:szCs w:val="1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Info: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br/>
              <w:t xml:space="preserve">January 2020 </w:t>
            </w:r>
          </w:p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to January 2019</w:t>
            </w: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C50FD6" w:rsidRPr="003808B5" w:rsidTr="00475169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C50FD6" w:rsidRPr="003808B5" w:rsidRDefault="00C50FD6" w:rsidP="001205B8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5 668,0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92,4</w:t>
            </w:r>
          </w:p>
        </w:tc>
      </w:tr>
      <w:tr w:rsidR="00C50FD6" w:rsidRPr="003808B5" w:rsidTr="00475169">
        <w:trPr>
          <w:cantSplit/>
        </w:trPr>
        <w:tc>
          <w:tcPr>
            <w:tcW w:w="2264" w:type="dxa"/>
          </w:tcPr>
          <w:p w:rsidR="00C50FD6" w:rsidRPr="003808B5" w:rsidRDefault="00C50FD6" w:rsidP="001205B8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  <w:lang w:val="kk-KZ"/>
              </w:rPr>
              <w:t>3 240,3</w:t>
            </w:r>
          </w:p>
        </w:tc>
        <w:tc>
          <w:tcPr>
            <w:tcW w:w="24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71,5</w:t>
            </w:r>
          </w:p>
        </w:tc>
        <w:tc>
          <w:tcPr>
            <w:tcW w:w="2977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84,7</w:t>
            </w:r>
          </w:p>
        </w:tc>
      </w:tr>
      <w:tr w:rsidR="00C50FD6" w:rsidRPr="003808B5" w:rsidTr="00475169">
        <w:trPr>
          <w:cantSplit/>
        </w:trPr>
        <w:tc>
          <w:tcPr>
            <w:tcW w:w="2264" w:type="dxa"/>
          </w:tcPr>
          <w:p w:rsidR="00C50FD6" w:rsidRPr="003808B5" w:rsidRDefault="00C50FD6" w:rsidP="001205B8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CIS countries</w:t>
            </w:r>
          </w:p>
          <w:p w:rsidR="00C50FD6" w:rsidRPr="003808B5" w:rsidRDefault="00C50FD6" w:rsidP="001205B8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698,2</w:t>
            </w:r>
          </w:p>
        </w:tc>
        <w:tc>
          <w:tcPr>
            <w:tcW w:w="2413" w:type="dxa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2977" w:type="dxa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88,2</w:t>
            </w:r>
          </w:p>
        </w:tc>
      </w:tr>
      <w:tr w:rsidR="00C50FD6" w:rsidRPr="003808B5" w:rsidTr="00475169">
        <w:trPr>
          <w:cantSplit/>
        </w:trPr>
        <w:tc>
          <w:tcPr>
            <w:tcW w:w="2264" w:type="dxa"/>
          </w:tcPr>
          <w:p w:rsidR="00C50FD6" w:rsidRPr="003808B5" w:rsidRDefault="00C50FD6" w:rsidP="001205B8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the EAEU co</w:t>
            </w:r>
            <w:r w:rsidRPr="003808B5">
              <w:rPr>
                <w:rFonts w:ascii="Calibri" w:hAnsi="Calibri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426,5</w:t>
            </w:r>
          </w:p>
        </w:tc>
        <w:tc>
          <w:tcPr>
            <w:tcW w:w="24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93,5</w:t>
            </w:r>
          </w:p>
        </w:tc>
        <w:tc>
          <w:tcPr>
            <w:tcW w:w="2977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</w:tr>
      <w:tr w:rsidR="00C50FD6" w:rsidRPr="003808B5" w:rsidTr="00475169">
        <w:trPr>
          <w:cantSplit/>
        </w:trPr>
        <w:tc>
          <w:tcPr>
            <w:tcW w:w="2264" w:type="dxa"/>
          </w:tcPr>
          <w:p w:rsidR="00C50FD6" w:rsidRPr="003808B5" w:rsidRDefault="00C50FD6" w:rsidP="001205B8">
            <w:pPr>
              <w:pStyle w:val="a9"/>
              <w:ind w:firstLine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2 542,1</w:t>
            </w:r>
          </w:p>
        </w:tc>
        <w:tc>
          <w:tcPr>
            <w:tcW w:w="24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66,0</w:t>
            </w:r>
          </w:p>
        </w:tc>
        <w:tc>
          <w:tcPr>
            <w:tcW w:w="2977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84,1</w:t>
            </w:r>
          </w:p>
        </w:tc>
      </w:tr>
      <w:tr w:rsidR="00C50FD6" w:rsidRPr="003808B5" w:rsidTr="00475169">
        <w:trPr>
          <w:cantSplit/>
        </w:trPr>
        <w:tc>
          <w:tcPr>
            <w:tcW w:w="2264" w:type="dxa"/>
          </w:tcPr>
          <w:p w:rsidR="00C50FD6" w:rsidRPr="003808B5" w:rsidRDefault="00C50FD6" w:rsidP="001205B8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  <w:lang w:val="kk-KZ"/>
              </w:rPr>
              <w:t>2 427,7</w:t>
            </w:r>
          </w:p>
        </w:tc>
        <w:tc>
          <w:tcPr>
            <w:tcW w:w="24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2977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110,4</w:t>
            </w:r>
          </w:p>
        </w:tc>
      </w:tr>
      <w:tr w:rsidR="00C50FD6" w:rsidRPr="003808B5" w:rsidTr="00475169">
        <w:trPr>
          <w:cantSplit/>
        </w:trPr>
        <w:tc>
          <w:tcPr>
            <w:tcW w:w="2264" w:type="dxa"/>
          </w:tcPr>
          <w:p w:rsidR="00C50FD6" w:rsidRPr="003808B5" w:rsidRDefault="00C50FD6" w:rsidP="001205B8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CIS countries</w:t>
            </w:r>
          </w:p>
          <w:p w:rsidR="00C50FD6" w:rsidRPr="003808B5" w:rsidRDefault="00C50FD6" w:rsidP="001205B8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952,7</w:t>
            </w:r>
          </w:p>
        </w:tc>
        <w:tc>
          <w:tcPr>
            <w:tcW w:w="2413" w:type="dxa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84,8</w:t>
            </w:r>
          </w:p>
        </w:tc>
        <w:tc>
          <w:tcPr>
            <w:tcW w:w="2977" w:type="dxa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109,1</w:t>
            </w:r>
          </w:p>
        </w:tc>
      </w:tr>
      <w:tr w:rsidR="00C50FD6" w:rsidRPr="003808B5" w:rsidTr="00475169">
        <w:trPr>
          <w:cantSplit/>
        </w:trPr>
        <w:tc>
          <w:tcPr>
            <w:tcW w:w="2264" w:type="dxa"/>
          </w:tcPr>
          <w:p w:rsidR="00C50FD6" w:rsidRPr="003808B5" w:rsidRDefault="00C50FD6" w:rsidP="001205B8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the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EAEU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883,9</w:t>
            </w:r>
          </w:p>
        </w:tc>
        <w:tc>
          <w:tcPr>
            <w:tcW w:w="24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87,7</w:t>
            </w:r>
          </w:p>
        </w:tc>
        <w:tc>
          <w:tcPr>
            <w:tcW w:w="2977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</w:tr>
      <w:tr w:rsidR="00C50FD6" w:rsidRPr="003808B5" w:rsidTr="00475169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C50FD6" w:rsidRPr="003808B5" w:rsidRDefault="00C50FD6" w:rsidP="001205B8">
            <w:pPr>
              <w:pStyle w:val="a9"/>
              <w:ind w:firstLine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1 475,0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</w:tr>
    </w:tbl>
    <w:p w:rsidR="00C50FD6" w:rsidRPr="003808B5" w:rsidRDefault="00C50FD6" w:rsidP="00C50FD6">
      <w:pPr>
        <w:pStyle w:val="ac"/>
        <w:widowControl w:val="0"/>
        <w:rPr>
          <w:rFonts w:ascii="Calibri" w:hAnsi="Calibri"/>
          <w:noProof/>
          <w:sz w:val="18"/>
          <w:szCs w:val="18"/>
          <w:lang w:val="en-US"/>
        </w:rPr>
      </w:pPr>
      <w:r w:rsidRPr="003808B5">
        <w:rPr>
          <w:rFonts w:ascii="Calibri" w:hAnsi="Calibri"/>
          <w:noProof/>
          <w:sz w:val="18"/>
          <w:szCs w:val="18"/>
          <w:lang w:val="en-US"/>
        </w:rPr>
        <w:t>Good structure of export in January 2021</w:t>
      </w:r>
    </w:p>
    <w:p w:rsidR="00C50FD6" w:rsidRPr="003808B5" w:rsidRDefault="00C50FD6" w:rsidP="00C50FD6">
      <w:pPr>
        <w:pStyle w:val="a0"/>
        <w:tabs>
          <w:tab w:val="left" w:pos="7638"/>
        </w:tabs>
        <w:rPr>
          <w:rFonts w:ascii="Calibri" w:hAnsi="Calibri"/>
          <w:sz w:val="14"/>
          <w:szCs w:val="14"/>
          <w:lang w:val="en-US"/>
        </w:rPr>
      </w:pPr>
      <w:r w:rsidRPr="003808B5">
        <w:rPr>
          <w:rFonts w:ascii="Calibri" w:hAnsi="Calibri"/>
          <w:sz w:val="22"/>
          <w:lang w:val="en-US"/>
        </w:rPr>
        <w:tab/>
      </w:r>
      <w:proofErr w:type="gramStart"/>
      <w:r w:rsidRPr="003808B5">
        <w:rPr>
          <w:rFonts w:ascii="Calibri" w:hAnsi="Calibri"/>
          <w:sz w:val="14"/>
          <w:szCs w:val="14"/>
          <w:lang w:val="en-US"/>
        </w:rPr>
        <w:t>in</w:t>
      </w:r>
      <w:proofErr w:type="gramEnd"/>
      <w:r w:rsidRPr="003808B5">
        <w:rPr>
          <w:rFonts w:ascii="Calibri" w:hAnsi="Calibri"/>
          <w:sz w:val="14"/>
          <w:szCs w:val="14"/>
          <w:lang w:val="en-US"/>
        </w:rPr>
        <w:t xml:space="preserve"> percent</w:t>
      </w:r>
    </w:p>
    <w:p w:rsidR="00C50FD6" w:rsidRPr="003808B5" w:rsidRDefault="00C50FD6" w:rsidP="00C50FD6">
      <w:pPr>
        <w:pStyle w:val="a0"/>
        <w:ind w:firstLine="0"/>
        <w:jc w:val="center"/>
        <w:rPr>
          <w:rFonts w:ascii="Calibri" w:hAnsi="Calibri"/>
          <w:lang w:val="en-US"/>
        </w:rPr>
      </w:pPr>
      <w:r w:rsidRPr="003808B5">
        <w:rPr>
          <w:noProof/>
        </w:rPr>
        <w:lastRenderedPageBreak/>
        <w:drawing>
          <wp:inline distT="0" distB="0" distL="0" distR="0">
            <wp:extent cx="4802505" cy="28467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113" t="19331" r="11984" b="34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284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FD6" w:rsidRPr="003808B5" w:rsidRDefault="00C50FD6" w:rsidP="00C50FD6">
      <w:pPr>
        <w:pStyle w:val="a0"/>
        <w:rPr>
          <w:rFonts w:ascii="Calibri" w:hAnsi="Calibri"/>
          <w:noProof/>
          <w:lang w:val="en-US"/>
        </w:rPr>
      </w:pPr>
    </w:p>
    <w:p w:rsidR="00C50FD6" w:rsidRPr="003808B5" w:rsidRDefault="00C50FD6" w:rsidP="00C50FD6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3808B5">
        <w:rPr>
          <w:rFonts w:ascii="Calibri" w:hAnsi="Calibri"/>
          <w:b/>
          <w:sz w:val="18"/>
          <w:szCs w:val="18"/>
          <w:lang w:val="en-US"/>
        </w:rPr>
        <w:t>Good structure of import in January 2021</w:t>
      </w:r>
    </w:p>
    <w:p w:rsidR="00C50FD6" w:rsidRPr="003808B5" w:rsidRDefault="00C50FD6" w:rsidP="00C50FD6">
      <w:pPr>
        <w:pStyle w:val="a0"/>
        <w:ind w:left="5760" w:right="-284" w:firstLine="720"/>
        <w:jc w:val="center"/>
        <w:rPr>
          <w:rFonts w:ascii="Calibri" w:hAnsi="Calibri"/>
          <w:sz w:val="14"/>
          <w:szCs w:val="14"/>
          <w:lang w:val="en-US"/>
        </w:rPr>
      </w:pPr>
      <w:proofErr w:type="gramStart"/>
      <w:r w:rsidRPr="003808B5">
        <w:rPr>
          <w:rFonts w:ascii="Calibri" w:hAnsi="Calibri"/>
          <w:sz w:val="14"/>
          <w:szCs w:val="14"/>
          <w:lang w:val="en-US"/>
        </w:rPr>
        <w:t>in</w:t>
      </w:r>
      <w:proofErr w:type="gramEnd"/>
      <w:r w:rsidRPr="003808B5">
        <w:rPr>
          <w:rFonts w:ascii="Calibri" w:hAnsi="Calibri"/>
          <w:sz w:val="14"/>
          <w:szCs w:val="14"/>
          <w:lang w:val="en-US"/>
        </w:rPr>
        <w:t xml:space="preserve"> percent</w:t>
      </w:r>
    </w:p>
    <w:p w:rsidR="00C50FD6" w:rsidRPr="003808B5" w:rsidRDefault="00C50FD6" w:rsidP="0023107B">
      <w:pPr>
        <w:pStyle w:val="a0"/>
        <w:ind w:right="-284" w:firstLine="0"/>
        <w:jc w:val="center"/>
        <w:rPr>
          <w:rFonts w:ascii="Calibri" w:hAnsi="Calibri"/>
          <w:sz w:val="18"/>
          <w:szCs w:val="18"/>
          <w:lang w:val="kk-KZ"/>
        </w:rPr>
      </w:pPr>
      <w:r w:rsidRPr="003808B5">
        <w:rPr>
          <w:noProof/>
          <w:szCs w:val="18"/>
        </w:rPr>
        <w:drawing>
          <wp:inline distT="0" distB="0" distL="0" distR="0">
            <wp:extent cx="5088890" cy="287845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867" t="7806" r="11237" b="17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287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FD6" w:rsidRPr="003808B5" w:rsidRDefault="00C50FD6" w:rsidP="0023107B">
      <w:pPr>
        <w:pStyle w:val="ac"/>
        <w:spacing w:before="120" w:after="0" w:line="480" w:lineRule="auto"/>
        <w:rPr>
          <w:rFonts w:ascii="Calibri" w:hAnsi="Calibri"/>
          <w:sz w:val="18"/>
          <w:szCs w:val="18"/>
          <w:lang w:val="en-US"/>
        </w:rPr>
      </w:pPr>
      <w:r w:rsidRPr="003808B5">
        <w:rPr>
          <w:rFonts w:ascii="Calibri" w:hAnsi="Calibri"/>
          <w:sz w:val="18"/>
          <w:szCs w:val="18"/>
          <w:lang w:val="en-GB"/>
        </w:rPr>
        <w:t>External trade turnover by selected countries in January</w:t>
      </w:r>
      <w:r w:rsidRPr="003808B5">
        <w:rPr>
          <w:rFonts w:ascii="Calibri" w:hAnsi="Calibri"/>
          <w:sz w:val="18"/>
          <w:szCs w:val="18"/>
          <w:lang w:val="kk-KZ"/>
        </w:rPr>
        <w:t xml:space="preserve"> </w:t>
      </w:r>
      <w:r w:rsidRPr="003808B5">
        <w:rPr>
          <w:rFonts w:ascii="Calibri" w:hAnsi="Calibri"/>
          <w:sz w:val="18"/>
          <w:szCs w:val="18"/>
          <w:lang w:val="en-US"/>
        </w:rPr>
        <w:t>2021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7"/>
      </w:tblPr>
      <w:tblGrid>
        <w:gridCol w:w="2268"/>
        <w:gridCol w:w="1913"/>
        <w:gridCol w:w="1914"/>
        <w:gridCol w:w="1701"/>
        <w:gridCol w:w="2269"/>
      </w:tblGrid>
      <w:tr w:rsidR="00C50FD6" w:rsidRPr="003808B5" w:rsidTr="0023107B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As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%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of total</w:t>
            </w:r>
          </w:p>
        </w:tc>
      </w:tr>
      <w:tr w:rsidR="00C50FD6" w:rsidRPr="003808B5" w:rsidTr="0023107B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0FD6" w:rsidRPr="003808B5" w:rsidRDefault="00C50FD6" w:rsidP="001205B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import</w:t>
            </w:r>
          </w:p>
        </w:tc>
      </w:tr>
      <w:tr w:rsidR="00C50FD6" w:rsidRPr="003808B5" w:rsidTr="0023107B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3 240</w:t>
            </w:r>
            <w:r w:rsidRPr="003808B5">
              <w:rPr>
                <w:rFonts w:ascii="Calibri" w:hAnsi="Calibri" w:cs="Arial CYR"/>
                <w:bCs/>
                <w:sz w:val="14"/>
                <w:szCs w:val="14"/>
              </w:rPr>
              <w:t>,</w:t>
            </w:r>
            <w:r w:rsidRPr="003808B5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2 427,7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C50FD6" w:rsidRPr="003808B5" w:rsidTr="0023107B">
        <w:trPr>
          <w:cantSplit/>
          <w:trHeight w:val="135"/>
        </w:trPr>
        <w:tc>
          <w:tcPr>
            <w:tcW w:w="2268" w:type="dxa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center"/>
          </w:tcPr>
          <w:p w:rsidR="00C50FD6" w:rsidRPr="003808B5" w:rsidRDefault="00C50FD6" w:rsidP="001205B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C50FD6" w:rsidRPr="003808B5" w:rsidRDefault="00C50FD6" w:rsidP="001205B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C50FD6" w:rsidRPr="003808B5" w:rsidRDefault="00C50FD6" w:rsidP="001205B8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69" w:type="dxa"/>
            <w:vAlign w:val="center"/>
          </w:tcPr>
          <w:p w:rsidR="00C50FD6" w:rsidRPr="003808B5" w:rsidRDefault="00C50FD6" w:rsidP="001205B8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C50FD6" w:rsidRPr="003808B5" w:rsidTr="0023107B">
        <w:trPr>
          <w:cantSplit/>
          <w:trHeight w:val="53"/>
        </w:trPr>
        <w:tc>
          <w:tcPr>
            <w:tcW w:w="2268" w:type="dxa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</w:tr>
      <w:tr w:rsidR="00C50FD6" w:rsidRPr="003808B5" w:rsidTr="0023107B">
        <w:trPr>
          <w:cantSplit/>
          <w:trHeight w:val="90"/>
        </w:trPr>
        <w:tc>
          <w:tcPr>
            <w:tcW w:w="2268" w:type="dxa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8,1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49,9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</w:t>
            </w: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2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</w:tr>
      <w:tr w:rsidR="00C50FD6" w:rsidRPr="003808B5" w:rsidTr="0023107B">
        <w:trPr>
          <w:cantSplit/>
          <w:trHeight w:val="66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</w:tr>
      <w:tr w:rsidR="00C50FD6" w:rsidRPr="003808B5" w:rsidTr="0023107B">
        <w:trPr>
          <w:cantSplit/>
          <w:trHeight w:val="131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419,6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480,9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</w:t>
            </w: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2</w:t>
            </w:r>
            <w:r w:rsidRPr="003808B5">
              <w:rPr>
                <w:rFonts w:ascii="Calibri" w:hAnsi="Calibri" w:cs="Arial CYR"/>
                <w:sz w:val="14"/>
                <w:szCs w:val="14"/>
              </w:rPr>
              <w:t>,</w:t>
            </w:r>
            <w:r w:rsidRPr="003808B5">
              <w:rPr>
                <w:rFonts w:ascii="Calibri" w:hAnsi="Calibri" w:cs="Arial CYR"/>
                <w:sz w:val="14"/>
                <w:szCs w:val="14"/>
                <w:lang w:val="kk-KZ"/>
              </w:rPr>
              <w:t>9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</w:tr>
      <w:tr w:rsidR="00C50FD6" w:rsidRPr="003808B5" w:rsidTr="0023107B">
        <w:trPr>
          <w:cantSplit/>
          <w:trHeight w:val="139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136,0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382,1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</w:tr>
      <w:tr w:rsidR="00C50FD6" w:rsidRPr="003808B5" w:rsidTr="0023107B">
        <w:trPr>
          <w:cantSplit/>
          <w:trHeight w:val="137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66,5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</w:tr>
      <w:tr w:rsidR="00C50FD6" w:rsidRPr="003808B5" w:rsidTr="0023107B">
        <w:trPr>
          <w:cantSplit/>
          <w:trHeight w:val="175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20,1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</w:tr>
      <w:tr w:rsidR="00C50FD6" w:rsidRPr="003808B5" w:rsidTr="0023107B">
        <w:trPr>
          <w:cantSplit/>
          <w:trHeight w:val="130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400,3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58,3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12,4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</w:tr>
      <w:tr w:rsidR="00C50FD6" w:rsidRPr="003808B5" w:rsidTr="0023107B">
        <w:trPr>
          <w:cantSplit/>
          <w:trHeight w:val="81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</w:tr>
      <w:tr w:rsidR="00C50FD6" w:rsidRPr="003808B5" w:rsidTr="0023107B">
        <w:trPr>
          <w:cantSplit/>
          <w:trHeight w:val="136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</w:tr>
      <w:tr w:rsidR="00C50FD6" w:rsidRPr="003808B5" w:rsidTr="0023107B">
        <w:trPr>
          <w:cantSplit/>
          <w:trHeight w:val="141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349,5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10,6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</w:tr>
      <w:tr w:rsidR="00C50FD6" w:rsidRPr="003808B5" w:rsidTr="0023107B">
        <w:trPr>
          <w:cantSplit/>
          <w:trHeight w:val="53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42,0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36,2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</w:tr>
      <w:tr w:rsidR="00C50FD6" w:rsidRPr="003808B5" w:rsidTr="0023107B">
        <w:trPr>
          <w:cantSplit/>
          <w:trHeight w:val="53"/>
        </w:trPr>
        <w:tc>
          <w:tcPr>
            <w:tcW w:w="2268" w:type="dxa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</w:tr>
      <w:tr w:rsidR="00C50FD6" w:rsidRPr="003808B5" w:rsidTr="0023107B">
        <w:trPr>
          <w:cantSplit/>
          <w:trHeight w:val="133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383,0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825,5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11,8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</w:tr>
      <w:tr w:rsidR="00C50FD6" w:rsidRPr="003808B5" w:rsidTr="0023107B">
        <w:trPr>
          <w:cantSplit/>
          <w:trHeight w:val="179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177,5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7,8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</w:tr>
      <w:tr w:rsidR="00C50FD6" w:rsidRPr="003808B5" w:rsidTr="0023107B">
        <w:trPr>
          <w:cantSplit/>
          <w:trHeight w:val="140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68,7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19,7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</w:tr>
      <w:tr w:rsidR="00C50FD6" w:rsidRPr="003808B5" w:rsidTr="0023107B">
        <w:trPr>
          <w:cantSplit/>
          <w:trHeight w:val="53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158,6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63,1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</w:tr>
      <w:tr w:rsidR="00C50FD6" w:rsidRPr="003808B5" w:rsidTr="0023107B">
        <w:trPr>
          <w:cantSplit/>
          <w:trHeight w:val="128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25,8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14,4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</w:tr>
      <w:tr w:rsidR="00C50FD6" w:rsidRPr="003808B5" w:rsidTr="0023107B">
        <w:trPr>
          <w:cantSplit/>
          <w:trHeight w:val="66"/>
        </w:trPr>
        <w:tc>
          <w:tcPr>
            <w:tcW w:w="2268" w:type="dxa"/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57,0</w:t>
            </w:r>
          </w:p>
        </w:tc>
        <w:tc>
          <w:tcPr>
            <w:tcW w:w="1914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701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2269" w:type="dxa"/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</w:tr>
      <w:tr w:rsidR="00C50FD6" w:rsidRPr="003808B5" w:rsidTr="0023107B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C50FD6" w:rsidRPr="003808B5" w:rsidRDefault="00C50FD6" w:rsidP="00C50FD6">
            <w:pPr>
              <w:ind w:left="-680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170,8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33,8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50FD6" w:rsidRPr="003808B5" w:rsidRDefault="00C50FD6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</w:tr>
    </w:tbl>
    <w:p w:rsidR="00003EDC" w:rsidRPr="003808B5" w:rsidRDefault="00A03650" w:rsidP="00C26B2C">
      <w:pPr>
        <w:pStyle w:val="21"/>
        <w:keepNext w:val="0"/>
        <w:widowControl w:val="0"/>
        <w:rPr>
          <w:rFonts w:asciiTheme="minorHAnsi" w:hAnsiTheme="minorHAnsi" w:cs="Calibri"/>
          <w:sz w:val="20"/>
          <w:lang w:val="en-US"/>
        </w:rPr>
      </w:pPr>
      <w:r w:rsidRPr="003808B5">
        <w:rPr>
          <w:rFonts w:asciiTheme="minorHAnsi" w:hAnsiTheme="minorHAnsi" w:cs="Calibri"/>
          <w:sz w:val="20"/>
          <w:lang w:val="en-GB"/>
        </w:rPr>
        <w:lastRenderedPageBreak/>
        <w:t>Agriculture, forestry</w:t>
      </w:r>
      <w:r w:rsidR="00285563" w:rsidRPr="003808B5">
        <w:rPr>
          <w:rFonts w:asciiTheme="minorHAnsi" w:hAnsiTheme="minorHAnsi" w:cs="Calibri"/>
          <w:sz w:val="20"/>
          <w:lang w:val="en-GB"/>
        </w:rPr>
        <w:t xml:space="preserve">, </w:t>
      </w:r>
      <w:r w:rsidR="00285563" w:rsidRPr="003808B5">
        <w:rPr>
          <w:rFonts w:asciiTheme="minorHAnsi" w:hAnsiTheme="minorHAnsi"/>
          <w:sz w:val="20"/>
          <w:lang w:val="en-US"/>
        </w:rPr>
        <w:t>hunting</w:t>
      </w:r>
      <w:r w:rsidRPr="003808B5">
        <w:rPr>
          <w:rFonts w:asciiTheme="minorHAnsi" w:hAnsiTheme="minorHAnsi" w:cs="Calibri"/>
          <w:sz w:val="20"/>
          <w:lang w:val="en-GB"/>
        </w:rPr>
        <w:t xml:space="preserve"> and fisheries statistics</w:t>
      </w:r>
      <w:bookmarkStart w:id="0" w:name="_Toc506022152"/>
      <w:bookmarkStart w:id="1" w:name="_Toc506022156"/>
    </w:p>
    <w:p w:rsidR="006D01F9" w:rsidRPr="003808B5" w:rsidRDefault="006D01F9" w:rsidP="006D01F9">
      <w:pPr>
        <w:pStyle w:val="ac"/>
        <w:spacing w:line="360" w:lineRule="auto"/>
        <w:rPr>
          <w:rFonts w:ascii="Calibri" w:hAnsi="Calibri" w:cs="Arial"/>
          <w:sz w:val="18"/>
          <w:szCs w:val="18"/>
          <w:lang w:val="en-GB"/>
        </w:rPr>
      </w:pPr>
      <w:r w:rsidRPr="003808B5">
        <w:rPr>
          <w:rFonts w:ascii="Calibri" w:hAnsi="Calibri" w:cs="Arial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6D01F9" w:rsidRPr="00C0141E" w:rsidTr="00D16570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9" w:rsidRPr="003808B5" w:rsidRDefault="006D01F9" w:rsidP="00D165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01F9" w:rsidRPr="003808B5" w:rsidRDefault="006D01F9" w:rsidP="00D165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01F9" w:rsidRPr="003808B5" w:rsidRDefault="006D01F9" w:rsidP="00D165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6D01F9" w:rsidRPr="003808B5" w:rsidTr="00D16570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9" w:rsidRPr="003808B5" w:rsidRDefault="006D01F9" w:rsidP="00D165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F9" w:rsidRPr="003808B5" w:rsidRDefault="006D01F9" w:rsidP="00D16570">
            <w:pPr>
              <w:pStyle w:val="af0"/>
              <w:ind w:firstLine="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F9" w:rsidRPr="003808B5" w:rsidRDefault="006D01F9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January-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01F9" w:rsidRPr="003808B5" w:rsidRDefault="006D01F9" w:rsidP="00D16570">
            <w:pPr>
              <w:pStyle w:val="af0"/>
              <w:ind w:firstLine="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01F9" w:rsidRPr="003808B5" w:rsidRDefault="006D01F9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January-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2021</w:t>
            </w:r>
          </w:p>
        </w:tc>
      </w:tr>
      <w:tr w:rsidR="006D01F9" w:rsidRPr="003808B5" w:rsidTr="00D16570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1F9" w:rsidRPr="003808B5" w:rsidRDefault="006D01F9" w:rsidP="00D16570">
            <w:pPr>
              <w:pStyle w:val="a9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Agriculture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,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 forestry and fisheries products (services)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175</w:t>
            </w: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345</w:t>
            </w: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103,1</w:t>
            </w:r>
          </w:p>
        </w:tc>
      </w:tr>
      <w:tr w:rsidR="006D01F9" w:rsidRPr="003808B5" w:rsidTr="00D1657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6D01F9" w:rsidRPr="003808B5" w:rsidTr="00D1657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162</w:t>
            </w: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320,9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103,9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103,3</w:t>
            </w:r>
          </w:p>
        </w:tc>
      </w:tr>
      <w:tr w:rsidR="006D01F9" w:rsidRPr="003808B5" w:rsidTr="00D16570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20,6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D01F9" w:rsidRPr="003808B5" w:rsidTr="00D16570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pStyle w:val="a9"/>
              <w:ind w:left="24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services in the field of a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D01F9" w:rsidRPr="003808B5" w:rsidTr="00D16570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D01F9" w:rsidRPr="003808B5" w:rsidRDefault="006D01F9" w:rsidP="00D16570">
            <w:pPr>
              <w:pStyle w:val="a9"/>
              <w:ind w:left="24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0,2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D01F9" w:rsidRPr="003808B5" w:rsidTr="00D16570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D01F9" w:rsidRPr="003808B5" w:rsidRDefault="006D01F9" w:rsidP="00D16570">
            <w:pPr>
              <w:pStyle w:val="a9"/>
              <w:ind w:left="24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2,2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D01F9" w:rsidRPr="003808B5" w:rsidTr="00D16570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01F9" w:rsidRPr="003808B5" w:rsidRDefault="006D01F9" w:rsidP="00D16570">
            <w:pPr>
              <w:pStyle w:val="a9"/>
              <w:ind w:left="24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1F9" w:rsidRPr="003808B5" w:rsidRDefault="006D01F9" w:rsidP="00D16570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6D01F9" w:rsidRPr="003808B5" w:rsidRDefault="006D01F9" w:rsidP="006D01F9">
      <w:pPr>
        <w:pStyle w:val="3"/>
        <w:spacing w:before="0" w:after="120"/>
        <w:jc w:val="center"/>
        <w:rPr>
          <w:rFonts w:ascii="Calibri" w:hAnsi="Calibri"/>
          <w:sz w:val="18"/>
          <w:szCs w:val="18"/>
          <w:lang w:val="en-US"/>
        </w:rPr>
      </w:pPr>
    </w:p>
    <w:p w:rsidR="006D01F9" w:rsidRPr="003808B5" w:rsidRDefault="006D01F9" w:rsidP="006D01F9">
      <w:pPr>
        <w:pStyle w:val="3"/>
        <w:spacing w:before="0" w:after="120"/>
        <w:jc w:val="center"/>
        <w:rPr>
          <w:rFonts w:ascii="Calibri" w:hAnsi="Calibri"/>
          <w:sz w:val="18"/>
          <w:szCs w:val="18"/>
          <w:lang w:val="en-US"/>
        </w:rPr>
      </w:pPr>
      <w:r w:rsidRPr="003808B5">
        <w:rPr>
          <w:rFonts w:ascii="Calibri" w:hAnsi="Calibri"/>
          <w:sz w:val="18"/>
          <w:szCs w:val="18"/>
          <w:lang w:val="en-US"/>
        </w:rPr>
        <w:t>Production of main livestock in January-February 2021</w:t>
      </w:r>
    </w:p>
    <w:p w:rsidR="006D01F9" w:rsidRPr="003808B5" w:rsidRDefault="006D01F9" w:rsidP="006D01F9">
      <w:pPr>
        <w:ind w:firstLine="0"/>
        <w:jc w:val="center"/>
        <w:rPr>
          <w:rFonts w:ascii="Calibri" w:hAnsi="Calibri"/>
          <w:noProof/>
        </w:rPr>
      </w:pPr>
      <w:r w:rsidRPr="003808B5">
        <w:rPr>
          <w:noProof/>
        </w:rPr>
        <w:drawing>
          <wp:inline distT="0" distB="0" distL="0" distR="0">
            <wp:extent cx="4904740" cy="300418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740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1F9" w:rsidRPr="003808B5" w:rsidRDefault="006D01F9" w:rsidP="006D01F9">
      <w:pPr>
        <w:pStyle w:val="ac"/>
        <w:spacing w:before="0" w:after="0"/>
        <w:rPr>
          <w:rFonts w:ascii="Calibri" w:hAnsi="Calibri" w:cs="Arial"/>
          <w:sz w:val="18"/>
          <w:szCs w:val="18"/>
        </w:rPr>
      </w:pPr>
    </w:p>
    <w:p w:rsidR="00975245" w:rsidRPr="003808B5" w:rsidRDefault="00975245" w:rsidP="00975245">
      <w:pPr>
        <w:pStyle w:val="ac"/>
        <w:spacing w:before="0" w:after="0"/>
        <w:rPr>
          <w:rFonts w:ascii="Calibri" w:hAnsi="Calibri" w:cs="Arial"/>
          <w:sz w:val="18"/>
          <w:szCs w:val="18"/>
        </w:rPr>
      </w:pPr>
    </w:p>
    <w:p w:rsidR="00975245" w:rsidRPr="003808B5" w:rsidRDefault="00975245" w:rsidP="00975245">
      <w:pPr>
        <w:pStyle w:val="ac"/>
        <w:spacing w:before="0" w:after="0"/>
        <w:rPr>
          <w:rFonts w:ascii="Calibri" w:hAnsi="Calibri" w:cs="Arial"/>
          <w:sz w:val="18"/>
          <w:szCs w:val="18"/>
          <w:lang w:val="en-US"/>
        </w:rPr>
      </w:pPr>
      <w:r w:rsidRPr="003808B5">
        <w:rPr>
          <w:rFonts w:ascii="Calibri" w:hAnsi="Calibri" w:cs="Arial"/>
          <w:sz w:val="18"/>
          <w:szCs w:val="18"/>
          <w:lang w:val="en-GB"/>
        </w:rPr>
        <w:t>Number</w:t>
      </w:r>
      <w:r w:rsidRPr="003808B5">
        <w:rPr>
          <w:rFonts w:ascii="Calibri" w:hAnsi="Calibri" w:cs="Arial"/>
          <w:sz w:val="18"/>
          <w:szCs w:val="18"/>
          <w:lang w:val="en-US"/>
        </w:rPr>
        <w:t xml:space="preserve"> </w:t>
      </w:r>
      <w:r w:rsidRPr="003808B5">
        <w:rPr>
          <w:rFonts w:ascii="Calibri" w:hAnsi="Calibri" w:cs="Arial"/>
          <w:sz w:val="18"/>
          <w:szCs w:val="18"/>
          <w:lang w:val="en-GB"/>
        </w:rPr>
        <w:t xml:space="preserve">of livestock and poultry for </w:t>
      </w:r>
      <w:r w:rsidRPr="003808B5">
        <w:rPr>
          <w:rFonts w:ascii="Calibri" w:hAnsi="Calibri"/>
          <w:sz w:val="18"/>
          <w:szCs w:val="18"/>
          <w:lang w:val="en-US"/>
        </w:rPr>
        <w:t xml:space="preserve">March </w:t>
      </w:r>
      <w:r w:rsidRPr="003808B5">
        <w:rPr>
          <w:rFonts w:ascii="Calibri" w:hAnsi="Calibri" w:cs="Arial"/>
          <w:sz w:val="18"/>
          <w:szCs w:val="18"/>
          <w:lang w:val="en-GB"/>
        </w:rPr>
        <w:t>1, 2021</w:t>
      </w:r>
    </w:p>
    <w:p w:rsidR="00975245" w:rsidRPr="003808B5" w:rsidRDefault="00975245" w:rsidP="00975245">
      <w:pPr>
        <w:pStyle w:val="a0"/>
        <w:rPr>
          <w:lang w:val="en-US"/>
        </w:rPr>
      </w:pP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975245" w:rsidRPr="003808B5" w:rsidTr="00D16570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Of which</w:t>
            </w:r>
          </w:p>
        </w:tc>
      </w:tr>
      <w:tr w:rsidR="00975245" w:rsidRPr="003808B5" w:rsidTr="00D16570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 xml:space="preserve">iIndividual entrepreneurs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households</w:t>
            </w:r>
          </w:p>
        </w:tc>
      </w:tr>
      <w:tr w:rsidR="00975245" w:rsidRPr="003808B5" w:rsidTr="00D16570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45" w:rsidRPr="003808B5" w:rsidRDefault="00975245" w:rsidP="00D16570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thousand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as % to 01.03.2020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as % to </w:t>
            </w:r>
          </w:p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01.03.2020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as % to 01.03.2020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5245" w:rsidRPr="003808B5" w:rsidRDefault="00975245" w:rsidP="00D16570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as % to 01.03.2020</w:t>
            </w:r>
          </w:p>
        </w:tc>
      </w:tr>
      <w:tr w:rsidR="00975245" w:rsidRPr="003808B5" w:rsidTr="00D16570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975245" w:rsidRPr="003808B5" w:rsidRDefault="00975245" w:rsidP="00D16570">
            <w:pPr>
              <w:pStyle w:val="af0"/>
              <w:jc w:val="lef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8 273,0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783,5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104,3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2 997,5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109,8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4 492,1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103,3</w:t>
            </w:r>
          </w:p>
        </w:tc>
      </w:tr>
      <w:tr w:rsidR="00975245" w:rsidRPr="003808B5" w:rsidTr="00D16570">
        <w:trPr>
          <w:cantSplit/>
          <w:trHeight w:val="52"/>
        </w:trPr>
        <w:tc>
          <w:tcPr>
            <w:tcW w:w="1560" w:type="dxa"/>
          </w:tcPr>
          <w:p w:rsidR="00975245" w:rsidRPr="003808B5" w:rsidRDefault="00975245" w:rsidP="00D16570">
            <w:pPr>
              <w:pStyle w:val="af0"/>
              <w:jc w:val="lef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 xml:space="preserve">   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4 031,0</w:t>
            </w:r>
          </w:p>
        </w:tc>
        <w:tc>
          <w:tcPr>
            <w:tcW w:w="992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106,3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299,0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107,0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1 599,3</w:t>
            </w:r>
          </w:p>
        </w:tc>
        <w:tc>
          <w:tcPr>
            <w:tcW w:w="1017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110,7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2 132,8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103,1</w:t>
            </w:r>
          </w:p>
        </w:tc>
      </w:tr>
      <w:tr w:rsidR="00975245" w:rsidRPr="003808B5" w:rsidTr="00D16570">
        <w:trPr>
          <w:cantSplit/>
          <w:trHeight w:val="52"/>
        </w:trPr>
        <w:tc>
          <w:tcPr>
            <w:tcW w:w="1560" w:type="dxa"/>
          </w:tcPr>
          <w:p w:rsidR="00975245" w:rsidRPr="003808B5" w:rsidRDefault="00975245" w:rsidP="00D16570">
            <w:pPr>
              <w:pStyle w:val="af0"/>
              <w:jc w:val="left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18 375,7</w:t>
            </w:r>
          </w:p>
        </w:tc>
        <w:tc>
          <w:tcPr>
            <w:tcW w:w="992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104,9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939,9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111,8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7 750,6</w:t>
            </w:r>
          </w:p>
        </w:tc>
        <w:tc>
          <w:tcPr>
            <w:tcW w:w="1017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108,9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9 685,2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101,2</w:t>
            </w:r>
          </w:p>
        </w:tc>
      </w:tr>
      <w:tr w:rsidR="00975245" w:rsidRPr="003808B5" w:rsidTr="00D16570">
        <w:trPr>
          <w:cantSplit/>
          <w:trHeight w:val="52"/>
        </w:trPr>
        <w:tc>
          <w:tcPr>
            <w:tcW w:w="1560" w:type="dxa"/>
          </w:tcPr>
          <w:p w:rsidR="00975245" w:rsidRPr="003808B5" w:rsidRDefault="00975245" w:rsidP="00D16570">
            <w:pPr>
              <w:pStyle w:val="af0"/>
              <w:jc w:val="left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2 472,0</w:t>
            </w:r>
          </w:p>
        </w:tc>
        <w:tc>
          <w:tcPr>
            <w:tcW w:w="992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103,6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18,8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117,4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749,4</w:t>
            </w:r>
          </w:p>
        </w:tc>
        <w:tc>
          <w:tcPr>
            <w:tcW w:w="1017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106,8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1 703,8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102,2</w:t>
            </w:r>
          </w:p>
        </w:tc>
      </w:tr>
      <w:tr w:rsidR="00975245" w:rsidRPr="003808B5" w:rsidTr="00D16570">
        <w:trPr>
          <w:cantSplit/>
          <w:trHeight w:val="62"/>
        </w:trPr>
        <w:tc>
          <w:tcPr>
            <w:tcW w:w="1560" w:type="dxa"/>
          </w:tcPr>
          <w:p w:rsidR="00975245" w:rsidRPr="003808B5" w:rsidRDefault="00975245" w:rsidP="00D16570">
            <w:pPr>
              <w:pStyle w:val="af0"/>
              <w:jc w:val="left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846,7</w:t>
            </w:r>
          </w:p>
        </w:tc>
        <w:tc>
          <w:tcPr>
            <w:tcW w:w="992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100,5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252,6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103,2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80,1</w:t>
            </w:r>
          </w:p>
        </w:tc>
        <w:tc>
          <w:tcPr>
            <w:tcW w:w="1017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92,0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514,0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100,7</w:t>
            </w:r>
          </w:p>
        </w:tc>
      </w:tr>
      <w:tr w:rsidR="00975245" w:rsidRPr="003808B5" w:rsidTr="00D16570">
        <w:trPr>
          <w:cantSplit/>
          <w:trHeight w:val="52"/>
        </w:trPr>
        <w:tc>
          <w:tcPr>
            <w:tcW w:w="1560" w:type="dxa"/>
          </w:tcPr>
          <w:p w:rsidR="00975245" w:rsidRPr="003808B5" w:rsidRDefault="00975245" w:rsidP="00D16570">
            <w:pPr>
              <w:pStyle w:val="af0"/>
              <w:jc w:val="left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3 080,0</w:t>
            </w:r>
          </w:p>
        </w:tc>
        <w:tc>
          <w:tcPr>
            <w:tcW w:w="992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110,4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197,4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112,1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1 485,9</w:t>
            </w:r>
          </w:p>
        </w:tc>
        <w:tc>
          <w:tcPr>
            <w:tcW w:w="1017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113,7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1 396,6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106,9</w:t>
            </w:r>
          </w:p>
        </w:tc>
      </w:tr>
      <w:tr w:rsidR="00975245" w:rsidRPr="003808B5" w:rsidTr="00D16570">
        <w:trPr>
          <w:cantSplit/>
          <w:trHeight w:val="81"/>
        </w:trPr>
        <w:tc>
          <w:tcPr>
            <w:tcW w:w="1560" w:type="dxa"/>
          </w:tcPr>
          <w:p w:rsidR="00975245" w:rsidRPr="003808B5" w:rsidRDefault="00975245" w:rsidP="00D16570">
            <w:pPr>
              <w:pStyle w:val="af0"/>
              <w:jc w:val="left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226,2</w:t>
            </w:r>
          </w:p>
        </w:tc>
        <w:tc>
          <w:tcPr>
            <w:tcW w:w="992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105,4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16,6</w:t>
            </w:r>
          </w:p>
        </w:tc>
        <w:tc>
          <w:tcPr>
            <w:tcW w:w="1134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115,1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94,3</w:t>
            </w:r>
          </w:p>
        </w:tc>
        <w:tc>
          <w:tcPr>
            <w:tcW w:w="1017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108,9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115,3</w:t>
            </w:r>
          </w:p>
        </w:tc>
        <w:tc>
          <w:tcPr>
            <w:tcW w:w="1018" w:type="dxa"/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101,5</w:t>
            </w:r>
          </w:p>
        </w:tc>
      </w:tr>
      <w:tr w:rsidR="00975245" w:rsidRPr="003808B5" w:rsidTr="00D16570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975245" w:rsidRPr="003808B5" w:rsidRDefault="00975245" w:rsidP="00D16570">
            <w:pPr>
              <w:pStyle w:val="af0"/>
              <w:jc w:val="left"/>
              <w:rPr>
                <w:rFonts w:ascii="Calibri" w:hAnsi="Calibri" w:cs="Arial"/>
                <w:color w:val="auto"/>
                <w:sz w:val="14"/>
                <w:szCs w:val="14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43 626,5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31 101,3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96,4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686,9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122,5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11 838,4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975245" w:rsidRPr="003808B5" w:rsidRDefault="00975245" w:rsidP="00D16570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>100,6</w:t>
            </w:r>
          </w:p>
        </w:tc>
      </w:tr>
    </w:tbl>
    <w:p w:rsidR="006D01F9" w:rsidRPr="003808B5" w:rsidRDefault="006D01F9" w:rsidP="006D01F9">
      <w:pPr>
        <w:ind w:firstLine="0"/>
        <w:rPr>
          <w:rFonts w:ascii="Calibri" w:hAnsi="Calibri" w:cs="Arial"/>
          <w:sz w:val="14"/>
          <w:szCs w:val="14"/>
          <w:lang w:val="en-GB"/>
        </w:rPr>
      </w:pPr>
    </w:p>
    <w:p w:rsidR="002645F0" w:rsidRPr="003808B5" w:rsidRDefault="001863FD" w:rsidP="001F2CA6">
      <w:pPr>
        <w:pStyle w:val="ac"/>
        <w:pageBreakBefore/>
        <w:spacing w:before="120" w:after="120"/>
        <w:jc w:val="left"/>
        <w:rPr>
          <w:rFonts w:asciiTheme="minorHAnsi" w:hAnsiTheme="minorHAnsi"/>
          <w:sz w:val="18"/>
          <w:szCs w:val="18"/>
          <w:lang w:val="en-GB"/>
        </w:rPr>
      </w:pPr>
      <w:r w:rsidRPr="003808B5">
        <w:rPr>
          <w:rFonts w:asciiTheme="minorHAnsi" w:hAnsiTheme="minorHAnsi" w:cs="Calibri"/>
          <w:sz w:val="20"/>
          <w:lang w:val="en-GB"/>
        </w:rPr>
        <w:lastRenderedPageBreak/>
        <w:t>Industrial production statistics</w:t>
      </w:r>
      <w:r w:rsidR="002645F0" w:rsidRPr="003808B5">
        <w:rPr>
          <w:rFonts w:asciiTheme="minorHAnsi" w:hAnsiTheme="minorHAnsi"/>
          <w:sz w:val="18"/>
          <w:szCs w:val="18"/>
          <w:lang w:val="en-GB"/>
        </w:rPr>
        <w:t xml:space="preserve"> </w:t>
      </w:r>
    </w:p>
    <w:bookmarkEnd w:id="0"/>
    <w:p w:rsidR="005F2D28" w:rsidRPr="003808B5" w:rsidRDefault="005F2D28" w:rsidP="0023107B">
      <w:pPr>
        <w:pStyle w:val="ac"/>
        <w:spacing w:before="0" w:after="0"/>
        <w:rPr>
          <w:rFonts w:ascii="Calibri" w:hAnsi="Calibri"/>
          <w:sz w:val="18"/>
          <w:szCs w:val="18"/>
          <w:lang w:val="en-GB"/>
        </w:rPr>
      </w:pPr>
      <w:r w:rsidRPr="003808B5">
        <w:rPr>
          <w:rFonts w:ascii="Calibri" w:hAnsi="Calibri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5F2D28" w:rsidRPr="00C0141E" w:rsidTr="001205B8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2021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 %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2021 to January-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February 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2021 to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February</w:t>
            </w:r>
            <w:r w:rsidRPr="003808B5">
              <w:rPr>
                <w:rFonts w:asciiTheme="minorHAnsi" w:hAnsiTheme="minorHAnsi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5F2D28" w:rsidRPr="003808B5" w:rsidTr="001205B8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5F2D28" w:rsidRPr="003808B5" w:rsidTr="001205B8">
        <w:trPr>
          <w:cantSplit/>
          <w:trHeight w:val="161"/>
        </w:trPr>
        <w:tc>
          <w:tcPr>
            <w:tcW w:w="3828" w:type="dxa"/>
          </w:tcPr>
          <w:p w:rsidR="005F2D28" w:rsidRPr="003808B5" w:rsidRDefault="005F2D28" w:rsidP="001205B8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91,5</w:t>
            </w:r>
          </w:p>
        </w:tc>
        <w:tc>
          <w:tcPr>
            <w:tcW w:w="1985" w:type="dxa"/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  <w:tc>
          <w:tcPr>
            <w:tcW w:w="2268" w:type="dxa"/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47,1</w:t>
            </w:r>
          </w:p>
        </w:tc>
      </w:tr>
      <w:tr w:rsidR="005F2D28" w:rsidRPr="003808B5" w:rsidTr="001205B8">
        <w:trPr>
          <w:cantSplit/>
          <w:trHeight w:val="125"/>
        </w:trPr>
        <w:tc>
          <w:tcPr>
            <w:tcW w:w="3828" w:type="dxa"/>
          </w:tcPr>
          <w:p w:rsidR="005F2D28" w:rsidRPr="003808B5" w:rsidRDefault="005F2D28" w:rsidP="001205B8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1985" w:type="dxa"/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2268" w:type="dxa"/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44,2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</w:tcPr>
          <w:p w:rsidR="005F2D28" w:rsidRPr="003808B5" w:rsidRDefault="005F2D28" w:rsidP="001205B8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985" w:type="dxa"/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2268" w:type="dxa"/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7,8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</w:tr>
    </w:tbl>
    <w:p w:rsidR="005F2D28" w:rsidRPr="003808B5" w:rsidRDefault="005F2D28" w:rsidP="0023107B">
      <w:pPr>
        <w:pStyle w:val="ac"/>
        <w:spacing w:before="120" w:after="0"/>
        <w:rPr>
          <w:rFonts w:ascii="Calibri" w:hAnsi="Calibri"/>
          <w:sz w:val="18"/>
          <w:szCs w:val="18"/>
          <w:lang w:val="en-GB"/>
        </w:rPr>
      </w:pPr>
      <w:r w:rsidRPr="003808B5">
        <w:rPr>
          <w:rFonts w:ascii="Calibri" w:hAnsi="Calibri"/>
          <w:sz w:val="18"/>
          <w:szCs w:val="18"/>
          <w:lang w:val="en-GB"/>
        </w:rPr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5F2D28" w:rsidRPr="003808B5" w:rsidTr="001205B8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illio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5F2D28" w:rsidRPr="003808B5" w:rsidTr="001205B8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February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January-February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2021 to January- February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2021 to February  2020</w:t>
            </w:r>
          </w:p>
        </w:tc>
      </w:tr>
      <w:tr w:rsidR="005F2D28" w:rsidRPr="003808B5" w:rsidTr="001205B8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5 132 998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2 697 563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5F2D28" w:rsidRPr="003808B5" w:rsidTr="001205B8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2 420 039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1 260 020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60 687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31 328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1 788 344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934 021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89,2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1 747 603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913 963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89,1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40 742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20 058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90,1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433 663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216 302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137 181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67 928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90,0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296 482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148 374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D28" w:rsidRPr="003808B5" w:rsidRDefault="005F2D28" w:rsidP="001205B8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40 459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22 686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2 269 673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1 222 336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309 694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167 639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60 804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33 490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30 472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18 374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171,2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21 520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11 950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109,8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D28" w:rsidRPr="003808B5" w:rsidRDefault="005F2D28" w:rsidP="001205B8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12 907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6 282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86,2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6 962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4 552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130,6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1 652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1 116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131,3</w:t>
            </w:r>
          </w:p>
        </w:tc>
      </w:tr>
      <w:tr w:rsidR="005F2D28" w:rsidRPr="003808B5" w:rsidTr="001205B8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4 159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2 819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158,7</w:t>
            </w:r>
          </w:p>
        </w:tc>
      </w:tr>
      <w:tr w:rsidR="005F2D28" w:rsidRPr="003808B5" w:rsidTr="001205B8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13 702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5 845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109,9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153 173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78 235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95,9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148 996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76 323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74 786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36 769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115,4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25 624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13 501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114,3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37 997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23 127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126,8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92 765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58 021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134,1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1 099 255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570 228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331 094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179 744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 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765 693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389 173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2 468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1 310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41 851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29 261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179,7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273 333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153 674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126,1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production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4 263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3 396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164,1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29 470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17 192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121,6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machinery and the equipment,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not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37 797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19 964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181,2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93 483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50 402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117,9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25 273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13 456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127,2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83 046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49 264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10 533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7 187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146,8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9 861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6 878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151,8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398 789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190 832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proofErr w:type="gramStart"/>
            <w:r w:rsidRPr="003808B5">
              <w:rPr>
                <w:rFonts w:asciiTheme="minorHAnsi" w:hAnsiTheme="minorHAnsi"/>
                <w:sz w:val="14"/>
                <w:szCs w:val="14"/>
              </w:rPr>
              <w:t>р</w:t>
            </w:r>
            <w:proofErr w:type="gramEnd"/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roduction, transmission and distribution of elec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255 438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122 494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48 413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23 385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94 938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44 952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</w:tr>
      <w:tr w:rsidR="005F2D28" w:rsidRPr="003808B5" w:rsidTr="001205B8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D28" w:rsidRPr="003808B5" w:rsidRDefault="005F2D28" w:rsidP="001205B8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44 497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24 376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</w:tr>
    </w:tbl>
    <w:p w:rsidR="005F2D28" w:rsidRPr="003808B5" w:rsidRDefault="005F2D28" w:rsidP="0023107B">
      <w:pPr>
        <w:pStyle w:val="ac"/>
        <w:pageBreakBefore/>
        <w:spacing w:before="0" w:after="0"/>
        <w:rPr>
          <w:rFonts w:ascii="Calibri" w:hAnsi="Calibri"/>
          <w:sz w:val="18"/>
          <w:szCs w:val="18"/>
          <w:lang w:val="en-GB"/>
        </w:rPr>
      </w:pPr>
      <w:r w:rsidRPr="003808B5">
        <w:rPr>
          <w:rFonts w:ascii="Calibri" w:hAnsi="Calibri"/>
          <w:sz w:val="18"/>
          <w:szCs w:val="18"/>
          <w:lang w:val="en-GB"/>
        </w:rPr>
        <w:lastRenderedPageBreak/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3D590F" w:rsidRPr="003808B5" w:rsidTr="00D16570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3D590F" w:rsidRPr="003808B5" w:rsidTr="00D16570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January- February    2021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January- February</w:t>
            </w:r>
            <w:r w:rsidRPr="003808B5">
              <w:rPr>
                <w:rFonts w:asciiTheme="minorHAnsi" w:hAnsiTheme="minorHAnsi"/>
                <w:lang w:val="en-US"/>
              </w:rPr>
              <w:t xml:space="preserve">  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2021 to January-</w:t>
            </w:r>
            <w:r w:rsidRPr="003808B5">
              <w:rPr>
                <w:rFonts w:asciiTheme="minorHAnsi" w:hAnsiTheme="minorHAnsi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February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590F" w:rsidRPr="003808B5" w:rsidRDefault="003D590F" w:rsidP="00D16570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2021 to February 2020</w:t>
            </w:r>
          </w:p>
        </w:tc>
      </w:tr>
      <w:tr w:rsidR="003D590F" w:rsidRPr="003808B5" w:rsidTr="00D16570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including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 and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19 459,6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8 933,3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</w:tr>
      <w:tr w:rsidR="003D590F" w:rsidRPr="003808B5" w:rsidTr="00D16570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including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lignite, except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18 761,2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8 582,8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</w:tr>
      <w:tr w:rsidR="003D590F" w:rsidRPr="003808B5" w:rsidTr="00D16570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except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 and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17 559,6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7 974,3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94,6</w:t>
            </w:r>
          </w:p>
        </w:tc>
      </w:tr>
      <w:tr w:rsidR="003D590F" w:rsidRPr="003808B5" w:rsidTr="00D16570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698,4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350,5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</w:tr>
      <w:tr w:rsidR="003D590F" w:rsidRPr="003808B5" w:rsidTr="00D16570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11 626,7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5 747,5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87,8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2 148,2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1 016,2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proofErr w:type="gramStart"/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</w:t>
            </w:r>
            <w:proofErr w:type="gramEnd"/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4 012,2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1 890,7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proofErr w:type="gramStart"/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</w:t>
            </w:r>
            <w:proofErr w:type="gramEnd"/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5 168,0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2 568,1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86,1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9 861,4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4 559,6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124,4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53 936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C0141E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="00C0141E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="00C0141E">
              <w:rPr>
                <w:rFonts w:asciiTheme="minorHAnsi" w:hAnsiTheme="minorHAnsi" w:cs="Calibri"/>
                <w:sz w:val="14"/>
                <w:szCs w:val="14"/>
              </w:rPr>
              <w:t>096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C0141E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</w:t>
            </w:r>
            <w:r w:rsidR="00C0141E">
              <w:rPr>
                <w:rFonts w:asciiTheme="minorHAnsi" w:hAnsiTheme="minorHAnsi" w:cs="Calibri"/>
                <w:sz w:val="14"/>
                <w:szCs w:val="14"/>
              </w:rPr>
              <w:t>7</w:t>
            </w:r>
            <w:r w:rsidRPr="003808B5">
              <w:rPr>
                <w:rFonts w:asciiTheme="minorHAnsi" w:hAnsiTheme="minorHAnsi" w:cs="Calibri"/>
                <w:sz w:val="14"/>
                <w:szCs w:val="14"/>
              </w:rPr>
              <w:t>,</w:t>
            </w:r>
            <w:r w:rsidR="00C0141E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C0141E" w:rsidP="00C0141E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110</w:t>
            </w:r>
            <w:r w:rsidR="003D590F" w:rsidRPr="003808B5">
              <w:rPr>
                <w:rFonts w:asciiTheme="minorHAnsi" w:hAnsiTheme="minorHAnsi" w:cs="Calibri"/>
                <w:sz w:val="14"/>
                <w:szCs w:val="14"/>
              </w:rPr>
              <w:t>,</w:t>
            </w:r>
            <w:r>
              <w:rPr>
                <w:rFonts w:asciiTheme="minorHAnsi" w:hAnsiTheme="minorHAnsi" w:cs="Calibri"/>
                <w:sz w:val="14"/>
                <w:szCs w:val="14"/>
              </w:rPr>
              <w:t>0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33 032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16 270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128,5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R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32 480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15 542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178,2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187,4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98 432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48 735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3 888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2 254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152,0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5 16 457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287 212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115,4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15 606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8 460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131,7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89 820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44 770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34 832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11 692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4,4 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5,1 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25 023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14 345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3 560,0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1 874,1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146,4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2 545,8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1 174,5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130,5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6"/>
              <w:spacing w:before="0" w:after="0"/>
              <w:ind w:left="-34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93 385,2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47 296,5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2 055,7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1 366,8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163,9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19 630,2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9 536,8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96,8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65,6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795,6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387,5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702,8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372,2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513,0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255,5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127,1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10 545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61,4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6 858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</w:tr>
      <w:tr w:rsidR="003D590F" w:rsidRPr="003808B5" w:rsidTr="00D16570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75 450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35 601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</w:tr>
      <w:tr w:rsidR="003D590F" w:rsidRPr="003808B5" w:rsidTr="00D16570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33 876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16 370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proofErr w:type="gramStart"/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</w:t>
            </w:r>
            <w:proofErr w:type="gramEnd"/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1 277,9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1 025,2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247,5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3,9 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1 248,0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741,5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122,0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130 316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82 055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669 961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328 385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120,1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406 292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225 052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145,8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339 577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149 234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86,7</w:t>
            </w:r>
          </w:p>
        </w:tc>
      </w:tr>
      <w:tr w:rsidR="003D590F" w:rsidRPr="003808B5" w:rsidTr="00D16570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255 627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122 491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95,4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51 057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24 535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</w:tr>
      <w:tr w:rsidR="003D590F" w:rsidRPr="003808B5" w:rsidTr="00D16570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81 938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40 986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4,7 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8,8 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573 497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294 346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211,2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278,2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Theme="minorHAnsi" w:hAnsiTheme="minorHAnsi" w:cs="Calibri"/>
                <w:sz w:val="14"/>
                <w:szCs w:val="14"/>
              </w:rPr>
              <w:t>598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Theme="minorHAnsi" w:hAnsiTheme="minorHAnsi" w:cs="Calibri"/>
                <w:sz w:val="14"/>
                <w:szCs w:val="14"/>
              </w:rPr>
              <w:t>736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123,5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146,9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20 560,3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9 528,8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90F" w:rsidRPr="003808B5" w:rsidRDefault="003D590F" w:rsidP="003D590F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3D590F" w:rsidRPr="003808B5" w:rsidTr="00D16570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590F" w:rsidRPr="003808B5" w:rsidRDefault="003D590F" w:rsidP="00D16570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590F" w:rsidRPr="003808B5" w:rsidRDefault="003D590F" w:rsidP="003D590F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24 572,0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11 219,7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590F" w:rsidRPr="003808B5" w:rsidRDefault="003D590F" w:rsidP="003D590F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</w:tr>
    </w:tbl>
    <w:p w:rsidR="003D590F" w:rsidRPr="003808B5" w:rsidRDefault="003D590F" w:rsidP="003D590F">
      <w:pPr>
        <w:rPr>
          <w:rFonts w:asciiTheme="minorHAnsi" w:hAnsiTheme="minorHAnsi"/>
          <w:sz w:val="14"/>
          <w:szCs w:val="14"/>
        </w:rPr>
      </w:pPr>
    </w:p>
    <w:p w:rsidR="002F3952" w:rsidRPr="003808B5" w:rsidRDefault="002F3952" w:rsidP="00762094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3808B5">
        <w:rPr>
          <w:rFonts w:asciiTheme="minorHAnsi" w:hAnsiTheme="minorHAnsi" w:cs="Calibri"/>
          <w:sz w:val="20"/>
          <w:lang w:val="en-GB"/>
        </w:rPr>
        <w:t>Transport</w:t>
      </w:r>
      <w:r w:rsidR="003A469B" w:rsidRPr="003808B5">
        <w:rPr>
          <w:rFonts w:asciiTheme="minorHAnsi" w:hAnsiTheme="minorHAnsi" w:cs="Calibri"/>
          <w:sz w:val="20"/>
          <w:lang w:val="en-GB"/>
        </w:rPr>
        <w:t xml:space="preserve"> statistics</w:t>
      </w:r>
    </w:p>
    <w:bookmarkEnd w:id="1"/>
    <w:p w:rsidR="00D05BD2" w:rsidRPr="003808B5" w:rsidRDefault="00D05BD2" w:rsidP="0023107B">
      <w:pPr>
        <w:pStyle w:val="ac"/>
        <w:spacing w:before="0"/>
        <w:rPr>
          <w:rFonts w:ascii="Calibri" w:hAnsi="Calibri" w:cs="Arial"/>
          <w:sz w:val="18"/>
          <w:szCs w:val="18"/>
          <w:lang w:val="en-US"/>
        </w:rPr>
      </w:pPr>
      <w:r w:rsidRPr="003808B5">
        <w:rPr>
          <w:rFonts w:ascii="Calibri" w:hAnsi="Calibri" w:cs="Arial"/>
          <w:sz w:val="18"/>
          <w:szCs w:val="18"/>
          <w:lang w:val="en-US"/>
        </w:rPr>
        <w:t xml:space="preserve">Freight turnover 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544"/>
      </w:tblGrid>
      <w:tr w:rsidR="00D05BD2" w:rsidRPr="003808B5" w:rsidTr="0023107B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05BD2" w:rsidRPr="003808B5" w:rsidRDefault="00D05BD2" w:rsidP="001205B8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="Calibri" w:hAnsi="Calibri" w:cs="Arial"/>
                <w:sz w:val="14"/>
                <w:szCs w:val="14"/>
              </w:rPr>
              <w:t>20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21</w:t>
            </w:r>
          </w:p>
        </w:tc>
      </w:tr>
      <w:tr w:rsidR="00D05BD2" w:rsidRPr="003808B5" w:rsidTr="0023107B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05BD2" w:rsidRPr="003808B5" w:rsidRDefault="00D05BD2" w:rsidP="001205B8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million t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as % to January-February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 w:cs="Arial"/>
                <w:sz w:val="14"/>
                <w:szCs w:val="14"/>
              </w:rPr>
              <w:t>202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</w:tr>
      <w:tr w:rsidR="00D05BD2" w:rsidRPr="003808B5" w:rsidTr="0023107B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87 536,5</w:t>
            </w:r>
          </w:p>
        </w:tc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96,1</w:t>
            </w:r>
          </w:p>
        </w:tc>
      </w:tr>
      <w:tr w:rsidR="00D05BD2" w:rsidRPr="003808B5" w:rsidTr="0023107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05BD2" w:rsidRPr="003808B5" w:rsidTr="0023107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44 036,7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98,4</w:t>
            </w:r>
          </w:p>
        </w:tc>
      </w:tr>
      <w:tr w:rsidR="00D05BD2" w:rsidRPr="003808B5" w:rsidTr="0023107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motor road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21 758,0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94,4</w:t>
            </w:r>
          </w:p>
        </w:tc>
      </w:tr>
      <w:tr w:rsidR="00D05BD2" w:rsidRPr="003808B5" w:rsidTr="0023107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21 631,4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93,6</w:t>
            </w:r>
          </w:p>
        </w:tc>
      </w:tr>
      <w:tr w:rsidR="00D05BD2" w:rsidRPr="003808B5" w:rsidTr="0023107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92,6</w:t>
            </w:r>
          </w:p>
        </w:tc>
      </w:tr>
      <w:tr w:rsidR="00D05BD2" w:rsidRPr="003808B5" w:rsidTr="0023107B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86,1</w:t>
            </w:r>
          </w:p>
        </w:tc>
      </w:tr>
    </w:tbl>
    <w:p w:rsidR="00D05BD2" w:rsidRPr="003808B5" w:rsidRDefault="00D05BD2" w:rsidP="00D05BD2">
      <w:pPr>
        <w:pStyle w:val="a4"/>
        <w:spacing w:before="0"/>
        <w:ind w:hanging="567"/>
        <w:rPr>
          <w:rFonts w:ascii="Calibri" w:hAnsi="Calibri" w:cs="Arial"/>
          <w:sz w:val="14"/>
          <w:szCs w:val="14"/>
          <w:lang w:val="en-GB"/>
        </w:rPr>
      </w:pPr>
      <w:r w:rsidRPr="003808B5">
        <w:rPr>
          <w:rFonts w:ascii="Calibri" w:hAnsi="Calibri" w:cs="Arial"/>
          <w:sz w:val="14"/>
          <w:szCs w:val="14"/>
          <w:vertAlign w:val="superscript"/>
          <w:lang w:val="en-GB"/>
        </w:rPr>
        <w:t>*</w:t>
      </w:r>
      <w:r w:rsidRPr="003808B5">
        <w:rPr>
          <w:rFonts w:ascii="Calibri" w:hAnsi="Calibri" w:cs="Arial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D05BD2" w:rsidRPr="003808B5" w:rsidRDefault="00D05BD2" w:rsidP="0023107B">
      <w:pPr>
        <w:pStyle w:val="ac"/>
        <w:spacing w:before="0"/>
        <w:rPr>
          <w:rFonts w:ascii="Calibri" w:hAnsi="Calibri" w:cs="Arial"/>
          <w:sz w:val="18"/>
          <w:szCs w:val="18"/>
          <w:lang w:val="en-GB"/>
        </w:rPr>
      </w:pPr>
      <w:r w:rsidRPr="003808B5">
        <w:rPr>
          <w:rFonts w:ascii="Calibri" w:hAnsi="Calibri" w:cs="Arial"/>
          <w:sz w:val="18"/>
          <w:szCs w:val="18"/>
          <w:lang w:val="en-GB"/>
        </w:rPr>
        <w:t>Transport passenger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D05BD2" w:rsidRPr="003808B5" w:rsidTr="001205B8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05BD2" w:rsidRPr="003808B5" w:rsidRDefault="00D05BD2" w:rsidP="001205B8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pStyle w:val="a7"/>
              <w:tabs>
                <w:tab w:val="left" w:pos="889"/>
              </w:tabs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="Calibri" w:hAnsi="Calibri" w:cs="Arial"/>
                <w:sz w:val="14"/>
                <w:szCs w:val="14"/>
              </w:rPr>
              <w:t>20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21</w:t>
            </w:r>
          </w:p>
        </w:tc>
      </w:tr>
      <w:tr w:rsidR="00D05BD2" w:rsidRPr="003808B5" w:rsidTr="001205B8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05BD2" w:rsidRPr="003808B5" w:rsidRDefault="00D05BD2" w:rsidP="001205B8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million p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as % to January-February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 w:cs="Arial"/>
                <w:sz w:val="14"/>
                <w:szCs w:val="14"/>
              </w:rPr>
              <w:t>202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</w:tr>
      <w:tr w:rsidR="00D05BD2" w:rsidRPr="003808B5" w:rsidTr="001205B8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12 005,2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26,4</w:t>
            </w:r>
          </w:p>
        </w:tc>
      </w:tr>
      <w:tr w:rsidR="00D05BD2" w:rsidRPr="003808B5" w:rsidTr="001205B8">
        <w:trPr>
          <w:cantSplit/>
        </w:trPr>
        <w:tc>
          <w:tcPr>
            <w:tcW w:w="2694" w:type="dxa"/>
            <w:shd w:val="clear" w:color="auto" w:fill="auto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05BD2" w:rsidRPr="003808B5" w:rsidTr="001205B8">
        <w:trPr>
          <w:cantSplit/>
        </w:trPr>
        <w:tc>
          <w:tcPr>
            <w:tcW w:w="2694" w:type="dxa"/>
            <w:shd w:val="clear" w:color="auto" w:fill="auto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1 488,5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56,4</w:t>
            </w:r>
          </w:p>
        </w:tc>
      </w:tr>
      <w:tr w:rsidR="00D05BD2" w:rsidRPr="003808B5" w:rsidTr="001205B8">
        <w:trPr>
          <w:cantSplit/>
        </w:trPr>
        <w:tc>
          <w:tcPr>
            <w:tcW w:w="2694" w:type="dxa"/>
            <w:shd w:val="clear" w:color="auto" w:fill="auto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motor road</w:t>
            </w:r>
            <w:r w:rsidRPr="003808B5"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8 803,4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21,9</w:t>
            </w:r>
          </w:p>
        </w:tc>
      </w:tr>
      <w:tr w:rsidR="00D05BD2" w:rsidRPr="003808B5" w:rsidTr="001205B8">
        <w:trPr>
          <w:cantSplit/>
        </w:trPr>
        <w:tc>
          <w:tcPr>
            <w:tcW w:w="2694" w:type="dxa"/>
            <w:shd w:val="clear" w:color="auto" w:fill="auto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1 663,2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67,3</w:t>
            </w:r>
          </w:p>
        </w:tc>
      </w:tr>
      <w:tr w:rsidR="00D05BD2" w:rsidRPr="003808B5" w:rsidTr="001205B8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lastRenderedPageBreak/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76,7</w:t>
            </w:r>
          </w:p>
        </w:tc>
      </w:tr>
      <w:tr w:rsidR="00D05BD2" w:rsidRPr="003808B5" w:rsidTr="001205B8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63,0</w:t>
            </w:r>
          </w:p>
        </w:tc>
      </w:tr>
      <w:tr w:rsidR="00D05BD2" w:rsidRPr="003808B5" w:rsidTr="001205B8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50,7</w:t>
            </w:r>
          </w:p>
        </w:tc>
      </w:tr>
      <w:tr w:rsidR="00D05BD2" w:rsidRPr="003808B5" w:rsidTr="001205B8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05BD2" w:rsidRPr="003808B5" w:rsidRDefault="00D05BD2" w:rsidP="001205B8">
            <w:pPr>
              <w:pStyle w:val="a9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2,6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44,8</w:t>
            </w:r>
          </w:p>
        </w:tc>
      </w:tr>
    </w:tbl>
    <w:p w:rsidR="00D05BD2" w:rsidRPr="003808B5" w:rsidRDefault="00D05BD2" w:rsidP="00D05BD2">
      <w:pPr>
        <w:pStyle w:val="ac"/>
        <w:spacing w:before="0" w:after="0"/>
        <w:ind w:firstLine="397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3808B5">
        <w:rPr>
          <w:rFonts w:ascii="Calibri" w:hAnsi="Calibri" w:cs="Arial"/>
          <w:b w:val="0"/>
          <w:i/>
          <w:sz w:val="14"/>
          <w:szCs w:val="14"/>
          <w:vertAlign w:val="superscript"/>
          <w:lang w:val="en-GB"/>
        </w:rPr>
        <w:t>*</w:t>
      </w:r>
      <w:r w:rsidRPr="003808B5">
        <w:rPr>
          <w:rFonts w:ascii="Calibri" w:hAnsi="Calibri" w:cs="Arial"/>
          <w:b w:val="0"/>
          <w:i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D05BD2" w:rsidRPr="003808B5" w:rsidRDefault="00D05BD2" w:rsidP="0023107B">
      <w:pPr>
        <w:pStyle w:val="af2"/>
        <w:spacing w:after="240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3808B5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 w:rsidRPr="003808B5">
        <w:rPr>
          <w:rFonts w:ascii="Calibri" w:hAnsi="Calibri"/>
          <w:b/>
          <w:sz w:val="18"/>
          <w:szCs w:val="18"/>
          <w:lang w:val="kk-KZ"/>
        </w:rPr>
        <w:t>«</w:t>
      </w:r>
      <w:r w:rsidRPr="003808B5">
        <w:rPr>
          <w:rFonts w:ascii="Calibri" w:hAnsi="Calibri"/>
          <w:b/>
          <w:sz w:val="18"/>
          <w:szCs w:val="18"/>
          <w:lang w:val="en-US"/>
        </w:rPr>
        <w:t>Transportation and warehousing</w:t>
      </w:r>
      <w:r w:rsidRPr="003808B5"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D05BD2" w:rsidRPr="003808B5" w:rsidTr="001205B8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D05BD2" w:rsidRPr="003808B5" w:rsidRDefault="00D05BD2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D05BD2" w:rsidRPr="003808B5" w:rsidRDefault="00D05BD2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D05BD2" w:rsidRPr="003808B5" w:rsidRDefault="00D05BD2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D05BD2" w:rsidRPr="003808B5" w:rsidTr="001205B8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05BD2" w:rsidRPr="003808B5" w:rsidRDefault="00D05BD2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D05BD2" w:rsidRPr="003808B5" w:rsidRDefault="00D05BD2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3808B5">
              <w:rPr>
                <w:rFonts w:ascii="Calibri" w:hAnsi="Calibri" w:cs="Arial"/>
                <w:sz w:val="14"/>
                <w:szCs w:val="14"/>
              </w:rPr>
              <w:t>0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05BD2" w:rsidRPr="003808B5" w:rsidRDefault="00D05BD2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3808B5">
              <w:rPr>
                <w:rFonts w:ascii="Calibri" w:hAnsi="Calibri" w:cs="Arial"/>
                <w:sz w:val="14"/>
                <w:szCs w:val="14"/>
              </w:rPr>
              <w:t>0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D05BD2" w:rsidRPr="003808B5" w:rsidRDefault="00D05BD2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as % to January-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3808B5">
              <w:rPr>
                <w:rFonts w:ascii="Calibri" w:hAnsi="Calibri" w:cs="Arial"/>
                <w:sz w:val="14"/>
                <w:szCs w:val="14"/>
              </w:rPr>
              <w:t>0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D05BD2" w:rsidRPr="003808B5" w:rsidRDefault="00D05BD2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as % to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3808B5">
              <w:rPr>
                <w:rFonts w:ascii="Calibri" w:hAnsi="Calibri" w:cs="Arial"/>
                <w:sz w:val="14"/>
                <w:szCs w:val="14"/>
              </w:rPr>
              <w:t>0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</w:tr>
      <w:tr w:rsidR="00D05BD2" w:rsidRPr="003808B5" w:rsidTr="001205B8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05BD2" w:rsidRPr="003808B5" w:rsidRDefault="00D05BD2" w:rsidP="001205B8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1 042 920,4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526 440,6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79,3</w:t>
            </w:r>
          </w:p>
        </w:tc>
      </w:tr>
      <w:tr w:rsidR="00D05BD2" w:rsidRPr="003808B5" w:rsidTr="001205B8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BD2" w:rsidRPr="003808B5" w:rsidRDefault="00D05BD2" w:rsidP="001205B8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05BD2" w:rsidRPr="003808B5" w:rsidTr="001205B8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D05BD2" w:rsidRPr="003808B5" w:rsidRDefault="00D05BD2" w:rsidP="001205B8">
            <w:pPr>
              <w:pStyle w:val="a7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1 035 042,6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522 277,5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79,0</w:t>
            </w:r>
          </w:p>
        </w:tc>
      </w:tr>
      <w:tr w:rsidR="00D05BD2" w:rsidRPr="003808B5" w:rsidTr="001205B8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5BD2" w:rsidRPr="003808B5" w:rsidRDefault="00D05BD2" w:rsidP="001205B8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7 877,8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4 163,1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BD2" w:rsidRPr="003808B5" w:rsidRDefault="00D05BD2" w:rsidP="001205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123,0</w:t>
            </w:r>
          </w:p>
        </w:tc>
      </w:tr>
    </w:tbl>
    <w:p w:rsidR="008913C5" w:rsidRPr="003808B5" w:rsidRDefault="00495559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 w:val="20"/>
        </w:rPr>
      </w:pPr>
      <w:r w:rsidRPr="003808B5">
        <w:rPr>
          <w:rFonts w:asciiTheme="minorHAnsi" w:hAnsiTheme="minorHAnsi"/>
          <w:sz w:val="20"/>
        </w:rPr>
        <w:t>Finances</w:t>
      </w:r>
      <w:r w:rsidR="00CC3D37" w:rsidRPr="003808B5">
        <w:rPr>
          <w:rFonts w:asciiTheme="minorHAnsi" w:hAnsiTheme="minorHAnsi"/>
          <w:sz w:val="20"/>
        </w:rPr>
        <w:t xml:space="preserve"> system</w:t>
      </w:r>
    </w:p>
    <w:p w:rsidR="009E0D61" w:rsidRPr="003808B5" w:rsidRDefault="009E0D61" w:rsidP="003E3BC7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3808B5">
        <w:rPr>
          <w:rFonts w:ascii="Calibri" w:hAnsi="Calibri" w:cs="Arial"/>
          <w:sz w:val="18"/>
          <w:szCs w:val="18"/>
          <w:lang w:val="en-GB"/>
        </w:rPr>
        <w:t>State budget</w:t>
      </w:r>
      <w:r w:rsidRPr="003808B5">
        <w:rPr>
          <w:rFonts w:ascii="Calibri" w:hAnsi="Calibri" w:cs="Arial"/>
          <w:sz w:val="18"/>
          <w:szCs w:val="18"/>
          <w:lang w:val="en-US"/>
        </w:rPr>
        <w:t>*</w:t>
      </w:r>
    </w:p>
    <w:p w:rsidR="00AB2324" w:rsidRPr="003808B5" w:rsidRDefault="00AB2324" w:rsidP="00AB2324">
      <w:pPr>
        <w:pStyle w:val="a6"/>
        <w:spacing w:after="0"/>
        <w:ind w:left="7200" w:right="254"/>
        <w:rPr>
          <w:rFonts w:ascii="Calibri" w:hAnsi="Calibri" w:cs="Arial"/>
          <w:sz w:val="14"/>
          <w:szCs w:val="14"/>
          <w:lang w:val="kk-KZ"/>
        </w:rPr>
      </w:pPr>
      <w:proofErr w:type="gramStart"/>
      <w:r w:rsidRPr="003808B5">
        <w:rPr>
          <w:rFonts w:ascii="Calibri" w:hAnsi="Calibri" w:cs="Arial"/>
          <w:sz w:val="14"/>
          <w:szCs w:val="14"/>
          <w:lang w:val="en-GB"/>
        </w:rPr>
        <w:t>as</w:t>
      </w:r>
      <w:proofErr w:type="gramEnd"/>
      <w:r w:rsidRPr="003808B5">
        <w:rPr>
          <w:rFonts w:ascii="Calibri" w:hAnsi="Calibri" w:cs="Arial"/>
          <w:sz w:val="14"/>
          <w:szCs w:val="14"/>
          <w:lang w:val="en-GB"/>
        </w:rPr>
        <w:t xml:space="preserve"> of 01.</w:t>
      </w:r>
      <w:r w:rsidRPr="003808B5">
        <w:rPr>
          <w:rFonts w:ascii="Calibri" w:hAnsi="Calibri" w:cs="Arial"/>
          <w:sz w:val="14"/>
          <w:szCs w:val="14"/>
          <w:lang w:val="kk-KZ"/>
        </w:rPr>
        <w:t>02</w:t>
      </w:r>
      <w:r w:rsidRPr="003808B5">
        <w:rPr>
          <w:rFonts w:ascii="Calibri" w:hAnsi="Calibri" w:cs="Arial"/>
          <w:sz w:val="14"/>
          <w:szCs w:val="14"/>
          <w:lang w:val="en-GB"/>
        </w:rPr>
        <w:t>.20</w:t>
      </w:r>
      <w:r w:rsidRPr="003808B5">
        <w:rPr>
          <w:rFonts w:ascii="Calibri" w:hAnsi="Calibri" w:cs="Arial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646"/>
      </w:tblGrid>
      <w:tr w:rsidR="00AB2324" w:rsidRPr="00C0141E" w:rsidTr="00AB2324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AB2324" w:rsidRPr="003808B5" w:rsidRDefault="00AB2324" w:rsidP="001205B8">
            <w:pPr>
              <w:pStyle w:val="a7"/>
              <w:spacing w:line="276" w:lineRule="auto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AB2324" w:rsidRPr="003808B5" w:rsidRDefault="00AB2324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as of 0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.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02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.20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>21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, m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AB2324" w:rsidRPr="003808B5" w:rsidRDefault="00AB2324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646" w:type="dxa"/>
            <w:tcBorders>
              <w:bottom w:val="single" w:sz="4" w:space="0" w:color="000000"/>
              <w:right w:val="nil"/>
            </w:tcBorders>
            <w:vAlign w:val="center"/>
          </w:tcPr>
          <w:p w:rsidR="00AB2324" w:rsidRPr="003808B5" w:rsidRDefault="00AB2324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AB2324" w:rsidRPr="003808B5" w:rsidTr="00AB2324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907 049,9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646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6,6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490 404,5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54,1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5,1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25 022,2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2,7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7,9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10 873,2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380 750,0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42,0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10,3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1 202 494,2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7,4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42 869,9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5,9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90 155,5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7,5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13,0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54 018,7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4,5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125 662,9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10,4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322 036,1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26,8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18,3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334 753,4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27,8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8,0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3 573,6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0,3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0,5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28 565,2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2,4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3 333,3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0,3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2,6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16 277,0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2,7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1 238,6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0,1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19 687,3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2,5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37 399,2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4,8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122 923,5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10,2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12,6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9 595,3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10 796,3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3,7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1 200,9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0,8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3 527,8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3808B5">
              <w:rPr>
                <w:rFonts w:ascii="Calibri" w:hAnsi="Calibr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3 634,6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5,9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106,8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52,8</w:t>
            </w:r>
          </w:p>
        </w:tc>
      </w:tr>
      <w:tr w:rsidR="00AB2324" w:rsidRPr="003808B5" w:rsidTr="00AB2324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324" w:rsidRPr="003808B5" w:rsidRDefault="00AB2324" w:rsidP="001205B8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Budget deficit (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3808B5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Cs/>
                <w:sz w:val="14"/>
                <w:szCs w:val="14"/>
              </w:rPr>
              <w:t>-308 567,5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2324" w:rsidRPr="003808B5" w:rsidRDefault="00AB2324" w:rsidP="001205B8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AB2324" w:rsidRPr="003808B5" w:rsidRDefault="00AB2324" w:rsidP="00AB2324">
      <w:pPr>
        <w:pStyle w:val="a4"/>
        <w:spacing w:before="0"/>
        <w:ind w:left="284"/>
        <w:rPr>
          <w:rFonts w:ascii="Calibri" w:hAnsi="Calibri" w:cs="Arial"/>
          <w:sz w:val="18"/>
          <w:szCs w:val="18"/>
          <w:lang w:val="en-GB"/>
        </w:rPr>
      </w:pPr>
      <w:r w:rsidRPr="003808B5">
        <w:rPr>
          <w:rFonts w:ascii="Calibri" w:hAnsi="Calibri" w:cs="Arial"/>
          <w:sz w:val="14"/>
          <w:szCs w:val="14"/>
          <w:vertAlign w:val="superscript"/>
          <w:lang w:val="en-GB"/>
        </w:rPr>
        <w:t>*</w:t>
      </w:r>
      <w:r w:rsidRPr="003808B5">
        <w:rPr>
          <w:rFonts w:ascii="Calibri" w:hAnsi="Calibri" w:cs="Arial"/>
          <w:sz w:val="14"/>
          <w:szCs w:val="14"/>
          <w:lang w:val="en-GB"/>
        </w:rPr>
        <w:t xml:space="preserve"> According to the Ministry of Finance of the Republic of Kazakhstan.</w:t>
      </w:r>
    </w:p>
    <w:p w:rsidR="000B4A34" w:rsidRPr="003808B5" w:rsidRDefault="000B4A34" w:rsidP="00762094">
      <w:pPr>
        <w:pStyle w:val="3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US"/>
        </w:rPr>
      </w:pPr>
      <w:r w:rsidRPr="003808B5">
        <w:rPr>
          <w:rFonts w:asciiTheme="minorHAnsi" w:hAnsiTheme="minorHAnsi" w:cs="Calibri"/>
          <w:sz w:val="20"/>
          <w:lang w:val="en-GB"/>
        </w:rPr>
        <w:t xml:space="preserve">Monetary </w:t>
      </w:r>
      <w:r w:rsidR="00E55324" w:rsidRPr="003808B5">
        <w:rPr>
          <w:rFonts w:asciiTheme="minorHAnsi" w:hAnsiTheme="minorHAnsi" w:cs="Calibri"/>
          <w:sz w:val="20"/>
          <w:lang w:val="en-GB"/>
        </w:rPr>
        <w:t xml:space="preserve">credit </w:t>
      </w:r>
      <w:r w:rsidRPr="003808B5">
        <w:rPr>
          <w:rFonts w:asciiTheme="minorHAnsi" w:hAnsiTheme="minorHAnsi" w:cs="Calibri"/>
          <w:sz w:val="20"/>
          <w:lang w:val="en-GB"/>
        </w:rPr>
        <w:t>system</w:t>
      </w:r>
    </w:p>
    <w:p w:rsidR="00740C7D" w:rsidRPr="003808B5" w:rsidRDefault="00740C7D" w:rsidP="0023107B">
      <w:pPr>
        <w:pStyle w:val="ac"/>
        <w:spacing w:before="0" w:after="0"/>
        <w:ind w:left="850"/>
        <w:rPr>
          <w:rFonts w:ascii="Calibri" w:hAnsi="Calibri"/>
          <w:sz w:val="18"/>
          <w:szCs w:val="18"/>
          <w:vertAlign w:val="superscript"/>
          <w:lang w:val="en-US"/>
        </w:rPr>
      </w:pPr>
      <w:bookmarkStart w:id="2" w:name="_Toc506022160"/>
      <w:r w:rsidRPr="003808B5">
        <w:rPr>
          <w:rFonts w:ascii="Calibri" w:hAnsi="Calibri"/>
          <w:sz w:val="18"/>
          <w:szCs w:val="18"/>
          <w:lang w:val="en-GB"/>
        </w:rPr>
        <w:t>Money</w:t>
      </w:r>
      <w:r w:rsidRPr="003808B5">
        <w:rPr>
          <w:rFonts w:ascii="Calibri" w:hAnsi="Calibri"/>
          <w:sz w:val="18"/>
          <w:szCs w:val="18"/>
          <w:lang w:val="en-US"/>
        </w:rPr>
        <w:t xml:space="preserve"> </w:t>
      </w:r>
      <w:r w:rsidRPr="003808B5">
        <w:rPr>
          <w:rFonts w:ascii="Calibri" w:hAnsi="Calibri"/>
          <w:sz w:val="18"/>
          <w:szCs w:val="18"/>
          <w:lang w:val="en-GB"/>
        </w:rPr>
        <w:t>aggregates</w:t>
      </w:r>
      <w:r w:rsidRPr="003808B5">
        <w:rPr>
          <w:rFonts w:ascii="Calibri" w:hAnsi="Calibri"/>
          <w:sz w:val="18"/>
          <w:szCs w:val="18"/>
          <w:vertAlign w:val="superscript"/>
          <w:lang w:val="en-US"/>
        </w:rPr>
        <w:t>*</w:t>
      </w:r>
    </w:p>
    <w:p w:rsidR="00740C7D" w:rsidRPr="003808B5" w:rsidRDefault="00740C7D" w:rsidP="00740C7D">
      <w:pPr>
        <w:pStyle w:val="a6"/>
        <w:tabs>
          <w:tab w:val="left" w:pos="8222"/>
        </w:tabs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3808B5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3808B5">
        <w:rPr>
          <w:rFonts w:ascii="Calibri" w:hAnsi="Calibri"/>
          <w:sz w:val="14"/>
          <w:szCs w:val="14"/>
          <w:lang w:val="en-GB"/>
        </w:rPr>
        <w:t xml:space="preserve"> of the period, billion tenge</w:t>
      </w:r>
    </w:p>
    <w:tbl>
      <w:tblPr>
        <w:tblW w:w="10827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708"/>
        <w:gridCol w:w="709"/>
        <w:gridCol w:w="667"/>
        <w:gridCol w:w="663"/>
        <w:gridCol w:w="655"/>
        <w:gridCol w:w="708"/>
        <w:gridCol w:w="709"/>
        <w:gridCol w:w="710"/>
        <w:gridCol w:w="663"/>
        <w:gridCol w:w="662"/>
        <w:gridCol w:w="710"/>
        <w:gridCol w:w="710"/>
      </w:tblGrid>
      <w:tr w:rsidR="00740C7D" w:rsidRPr="003808B5" w:rsidTr="001205B8">
        <w:trPr>
          <w:cantSplit/>
          <w:trHeight w:val="119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2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740C7D" w:rsidRPr="003808B5" w:rsidTr="001205B8">
        <w:trPr>
          <w:cantSplit/>
          <w:trHeight w:val="119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322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2 828,0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2 716,3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99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70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667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66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655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0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66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66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7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7 187,0</w:t>
            </w:r>
          </w:p>
        </w:tc>
        <w:tc>
          <w:tcPr>
            <w:tcW w:w="7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6 928,0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99"/>
        </w:trPr>
        <w:tc>
          <w:tcPr>
            <w:tcW w:w="1844" w:type="dxa"/>
          </w:tcPr>
          <w:p w:rsidR="00740C7D" w:rsidRPr="003808B5" w:rsidRDefault="00740C7D" w:rsidP="001205B8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70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667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66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655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0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66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66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7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19 134,9</w:t>
            </w:r>
          </w:p>
        </w:tc>
        <w:tc>
          <w:tcPr>
            <w:tcW w:w="7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19 607,2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99"/>
        </w:trPr>
        <w:tc>
          <w:tcPr>
            <w:tcW w:w="1844" w:type="dxa"/>
          </w:tcPr>
          <w:p w:rsidR="00740C7D" w:rsidRPr="003808B5" w:rsidRDefault="00740C7D" w:rsidP="001205B8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70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667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66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655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0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66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66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7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24 917,8</w:t>
            </w:r>
          </w:p>
        </w:tc>
        <w:tc>
          <w:tcPr>
            <w:tcW w:w="7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25 392,0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99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</w:tbl>
    <w:p w:rsidR="00740C7D" w:rsidRPr="003808B5" w:rsidRDefault="00740C7D" w:rsidP="00740C7D">
      <w:pPr>
        <w:pStyle w:val="a4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3808B5">
        <w:rPr>
          <w:rFonts w:ascii="Calibri" w:hAnsi="Calibri"/>
          <w:sz w:val="14"/>
          <w:szCs w:val="14"/>
          <w:vertAlign w:val="superscript"/>
          <w:lang w:val="en-US"/>
        </w:rPr>
        <w:t>*</w:t>
      </w:r>
      <w:r w:rsidRPr="003808B5">
        <w:rPr>
          <w:rFonts w:ascii="Calibri" w:hAnsi="Calibri"/>
          <w:sz w:val="14"/>
          <w:szCs w:val="14"/>
          <w:lang w:val="en-US"/>
        </w:rPr>
        <w:t xml:space="preserve"> </w:t>
      </w:r>
      <w:r w:rsidRPr="003808B5">
        <w:rPr>
          <w:rFonts w:ascii="Calibri" w:hAnsi="Calibri"/>
          <w:sz w:val="14"/>
          <w:szCs w:val="14"/>
          <w:lang w:val="kk-KZ"/>
        </w:rPr>
        <w:t xml:space="preserve">According to </w:t>
      </w:r>
      <w:r w:rsidRPr="003808B5">
        <w:rPr>
          <w:rFonts w:ascii="Calibri" w:hAnsi="Calibri"/>
          <w:sz w:val="14"/>
          <w:szCs w:val="14"/>
          <w:lang w:val="en-US"/>
        </w:rPr>
        <w:t xml:space="preserve">the </w:t>
      </w:r>
      <w:r w:rsidRPr="003808B5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3808B5">
        <w:rPr>
          <w:rFonts w:ascii="Calibri" w:hAnsi="Calibri"/>
          <w:sz w:val="14"/>
          <w:szCs w:val="14"/>
          <w:lang w:val="en-US"/>
        </w:rPr>
        <w:t xml:space="preserve">the </w:t>
      </w:r>
      <w:r w:rsidRPr="003808B5">
        <w:rPr>
          <w:rFonts w:ascii="Calibri" w:hAnsi="Calibri"/>
          <w:sz w:val="14"/>
          <w:szCs w:val="14"/>
          <w:lang w:val="kk-KZ"/>
        </w:rPr>
        <w:t xml:space="preserve">Republic </w:t>
      </w:r>
      <w:r w:rsidRPr="003808B5">
        <w:rPr>
          <w:rFonts w:ascii="Calibri" w:hAnsi="Calibri"/>
          <w:sz w:val="14"/>
          <w:szCs w:val="14"/>
          <w:lang w:val="en-US"/>
        </w:rPr>
        <w:t xml:space="preserve">of </w:t>
      </w:r>
      <w:r w:rsidRPr="003808B5">
        <w:rPr>
          <w:rFonts w:ascii="Calibri" w:hAnsi="Calibri"/>
          <w:sz w:val="14"/>
          <w:szCs w:val="14"/>
          <w:lang w:val="kk-KZ"/>
        </w:rPr>
        <w:t>Kazakhstan</w:t>
      </w:r>
      <w:r w:rsidRPr="003808B5">
        <w:rPr>
          <w:rFonts w:ascii="Calibri" w:hAnsi="Calibri"/>
          <w:sz w:val="14"/>
          <w:szCs w:val="14"/>
          <w:lang w:val="en-US"/>
        </w:rPr>
        <w:t>.</w:t>
      </w:r>
    </w:p>
    <w:p w:rsidR="00740C7D" w:rsidRPr="003808B5" w:rsidRDefault="00740C7D" w:rsidP="00740C7D">
      <w:pPr>
        <w:pStyle w:val="ac"/>
        <w:tabs>
          <w:tab w:val="left" w:pos="5670"/>
        </w:tabs>
        <w:ind w:left="1080"/>
        <w:rPr>
          <w:rFonts w:ascii="Calibri" w:hAnsi="Calibri"/>
          <w:sz w:val="18"/>
          <w:szCs w:val="18"/>
          <w:vertAlign w:val="superscript"/>
          <w:lang w:val="en-US"/>
        </w:rPr>
      </w:pPr>
      <w:r w:rsidRPr="003808B5">
        <w:rPr>
          <w:rFonts w:ascii="Calibri" w:hAnsi="Calibri"/>
          <w:sz w:val="18"/>
          <w:szCs w:val="18"/>
          <w:lang w:val="en-GB"/>
        </w:rPr>
        <w:t>Population deposits</w:t>
      </w:r>
      <w:r w:rsidRPr="003808B5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:rsidR="00740C7D" w:rsidRPr="003808B5" w:rsidRDefault="00740C7D" w:rsidP="00740C7D">
      <w:pPr>
        <w:pStyle w:val="a6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3808B5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3808B5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3808B5">
        <w:rPr>
          <w:rFonts w:ascii="Calibri" w:hAnsi="Calibri"/>
          <w:sz w:val="14"/>
          <w:szCs w:val="14"/>
          <w:lang w:val="en-US"/>
        </w:rPr>
        <w:t>t</w:t>
      </w:r>
      <w:r w:rsidRPr="003808B5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8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567"/>
        <w:gridCol w:w="628"/>
        <w:gridCol w:w="654"/>
        <w:gridCol w:w="734"/>
        <w:gridCol w:w="610"/>
        <w:gridCol w:w="611"/>
        <w:gridCol w:w="734"/>
        <w:gridCol w:w="733"/>
        <w:gridCol w:w="734"/>
        <w:gridCol w:w="733"/>
        <w:gridCol w:w="748"/>
        <w:gridCol w:w="746"/>
      </w:tblGrid>
      <w:tr w:rsidR="00740C7D" w:rsidRPr="003808B5" w:rsidTr="001205B8">
        <w:trPr>
          <w:cantSplit/>
          <w:trHeight w:val="79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740C7D" w:rsidRPr="003808B5" w:rsidTr="001205B8">
        <w:trPr>
          <w:cantSplit/>
          <w:trHeight w:val="79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226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3808B5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628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65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610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10 792,0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10 731,7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11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6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567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62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6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6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611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3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3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4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6 650,7</w:t>
            </w:r>
          </w:p>
        </w:tc>
        <w:tc>
          <w:tcPr>
            <w:tcW w:w="746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6 550,0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844" w:type="dxa"/>
          </w:tcPr>
          <w:p w:rsidR="00740C7D" w:rsidRPr="003808B5" w:rsidRDefault="00740C7D" w:rsidP="001205B8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567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62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6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6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611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3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3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4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4 141,3</w:t>
            </w:r>
          </w:p>
        </w:tc>
        <w:tc>
          <w:tcPr>
            <w:tcW w:w="746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4 181,7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844" w:type="dxa"/>
          </w:tcPr>
          <w:p w:rsidR="00740C7D" w:rsidRPr="003808B5" w:rsidRDefault="00740C7D" w:rsidP="001205B8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Fee rates on deposits in national currency</w:t>
            </w:r>
            <w:r w:rsidRPr="003808B5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70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567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62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6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61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611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3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3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3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48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46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9,4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230"/>
        </w:trPr>
        <w:tc>
          <w:tcPr>
            <w:tcW w:w="1844" w:type="dxa"/>
            <w:tcBorders>
              <w:bottom w:val="single" w:sz="4" w:space="0" w:color="auto"/>
            </w:tcBorders>
          </w:tcPr>
          <w:p w:rsidR="00740C7D" w:rsidRPr="003808B5" w:rsidRDefault="00740C7D" w:rsidP="001205B8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3808B5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740C7D" w:rsidRPr="003808B5" w:rsidRDefault="00740C7D" w:rsidP="00740C7D">
      <w:pPr>
        <w:pStyle w:val="afd"/>
        <w:ind w:firstLine="284"/>
        <w:rPr>
          <w:i/>
          <w:sz w:val="14"/>
          <w:szCs w:val="14"/>
          <w:lang w:val="en-GB"/>
        </w:rPr>
      </w:pPr>
      <w:r w:rsidRPr="003808B5">
        <w:rPr>
          <w:i/>
          <w:sz w:val="14"/>
          <w:szCs w:val="14"/>
          <w:vertAlign w:val="superscript"/>
          <w:lang w:val="kk-KZ"/>
        </w:rPr>
        <w:t>1)</w:t>
      </w:r>
      <w:r w:rsidRPr="003808B5">
        <w:rPr>
          <w:i/>
          <w:sz w:val="14"/>
          <w:szCs w:val="14"/>
          <w:lang w:val="kk-KZ"/>
        </w:rPr>
        <w:t xml:space="preserve"> According to </w:t>
      </w:r>
      <w:r w:rsidRPr="003808B5">
        <w:rPr>
          <w:i/>
          <w:sz w:val="14"/>
          <w:szCs w:val="14"/>
          <w:lang w:val="en-US"/>
        </w:rPr>
        <w:t xml:space="preserve">the </w:t>
      </w:r>
      <w:r w:rsidRPr="003808B5">
        <w:rPr>
          <w:i/>
          <w:sz w:val="14"/>
          <w:szCs w:val="14"/>
          <w:lang w:val="kk-KZ"/>
        </w:rPr>
        <w:t xml:space="preserve">National Bank of </w:t>
      </w:r>
      <w:r w:rsidRPr="003808B5">
        <w:rPr>
          <w:i/>
          <w:sz w:val="14"/>
          <w:szCs w:val="14"/>
          <w:lang w:val="en-US"/>
        </w:rPr>
        <w:t xml:space="preserve">the </w:t>
      </w:r>
      <w:r w:rsidRPr="003808B5">
        <w:rPr>
          <w:i/>
          <w:sz w:val="14"/>
          <w:szCs w:val="14"/>
          <w:lang w:val="kk-KZ"/>
        </w:rPr>
        <w:t xml:space="preserve">Republic </w:t>
      </w:r>
      <w:r w:rsidRPr="003808B5">
        <w:rPr>
          <w:i/>
          <w:sz w:val="14"/>
          <w:szCs w:val="14"/>
          <w:lang w:val="en-US"/>
        </w:rPr>
        <w:t xml:space="preserve">of </w:t>
      </w:r>
      <w:r w:rsidRPr="003808B5">
        <w:rPr>
          <w:i/>
          <w:sz w:val="14"/>
          <w:szCs w:val="14"/>
          <w:lang w:val="kk-KZ"/>
        </w:rPr>
        <w:t>Kazakhstan</w:t>
      </w:r>
      <w:r w:rsidRPr="003808B5">
        <w:rPr>
          <w:i/>
          <w:sz w:val="14"/>
          <w:szCs w:val="14"/>
          <w:lang w:val="en-GB"/>
        </w:rPr>
        <w:t>.</w:t>
      </w:r>
    </w:p>
    <w:p w:rsidR="00740C7D" w:rsidRPr="003808B5" w:rsidRDefault="00740C7D" w:rsidP="00740C7D">
      <w:pPr>
        <w:pStyle w:val="afd"/>
        <w:ind w:firstLine="284"/>
        <w:rPr>
          <w:i/>
          <w:sz w:val="14"/>
          <w:szCs w:val="14"/>
          <w:lang w:val="kk-KZ"/>
        </w:rPr>
      </w:pPr>
      <w:r w:rsidRPr="003808B5">
        <w:rPr>
          <w:i/>
          <w:sz w:val="14"/>
          <w:szCs w:val="14"/>
          <w:vertAlign w:val="superscript"/>
          <w:lang w:val="kk-KZ"/>
        </w:rPr>
        <w:t>2)</w:t>
      </w:r>
      <w:r w:rsidRPr="003808B5">
        <w:rPr>
          <w:i/>
          <w:sz w:val="14"/>
          <w:szCs w:val="14"/>
          <w:lang w:val="en-GB"/>
        </w:rPr>
        <w:t xml:space="preserve"> </w:t>
      </w:r>
      <w:r w:rsidRPr="003808B5">
        <w:rPr>
          <w:i/>
          <w:sz w:val="14"/>
          <w:szCs w:val="14"/>
          <w:lang w:val="kk-KZ"/>
        </w:rPr>
        <w:t>Without accounts of non-residents.</w:t>
      </w:r>
      <w:r w:rsidRPr="003808B5">
        <w:rPr>
          <w:i/>
          <w:sz w:val="14"/>
          <w:szCs w:val="14"/>
          <w:lang w:val="en-GB"/>
        </w:rPr>
        <w:t xml:space="preserve"> </w:t>
      </w:r>
    </w:p>
    <w:p w:rsidR="00740C7D" w:rsidRPr="003808B5" w:rsidRDefault="00740C7D" w:rsidP="00740C7D">
      <w:pPr>
        <w:pStyle w:val="afd"/>
        <w:ind w:firstLine="284"/>
        <w:rPr>
          <w:i/>
          <w:sz w:val="14"/>
          <w:szCs w:val="14"/>
          <w:lang w:val="en-US"/>
        </w:rPr>
      </w:pPr>
      <w:r w:rsidRPr="003808B5">
        <w:rPr>
          <w:i/>
          <w:sz w:val="14"/>
          <w:szCs w:val="14"/>
          <w:vertAlign w:val="superscript"/>
          <w:lang w:val="kk-KZ"/>
        </w:rPr>
        <w:t>3)</w:t>
      </w:r>
      <w:r w:rsidRPr="003808B5">
        <w:rPr>
          <w:i/>
          <w:sz w:val="14"/>
          <w:szCs w:val="14"/>
          <w:lang w:val="en-GB"/>
        </w:rPr>
        <w:t xml:space="preserve"> Weighted .</w:t>
      </w:r>
    </w:p>
    <w:p w:rsidR="00740C7D" w:rsidRPr="003808B5" w:rsidRDefault="00740C7D" w:rsidP="00740C7D">
      <w:pPr>
        <w:pStyle w:val="a4"/>
        <w:ind w:left="284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3808B5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Pr="003808B5"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  <w:t>*</w:t>
      </w:r>
    </w:p>
    <w:p w:rsidR="00740C7D" w:rsidRPr="003808B5" w:rsidRDefault="00740C7D" w:rsidP="00740C7D">
      <w:pPr>
        <w:pStyle w:val="a6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3808B5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3808B5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3808B5">
        <w:rPr>
          <w:rFonts w:ascii="Calibri" w:hAnsi="Calibri"/>
          <w:sz w:val="14"/>
          <w:szCs w:val="14"/>
          <w:lang w:val="en-US"/>
        </w:rPr>
        <w:t>t</w:t>
      </w:r>
      <w:r w:rsidRPr="003808B5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90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0"/>
        <w:gridCol w:w="803"/>
        <w:gridCol w:w="669"/>
        <w:gridCol w:w="669"/>
        <w:gridCol w:w="669"/>
        <w:gridCol w:w="679"/>
        <w:gridCol w:w="135"/>
        <w:gridCol w:w="620"/>
        <w:gridCol w:w="754"/>
        <w:gridCol w:w="624"/>
        <w:gridCol w:w="669"/>
        <w:gridCol w:w="669"/>
        <w:gridCol w:w="644"/>
        <w:gridCol w:w="642"/>
      </w:tblGrid>
      <w:tr w:rsidR="00740C7D" w:rsidRPr="003808B5" w:rsidTr="001205B8">
        <w:trPr>
          <w:cantSplit/>
          <w:trHeight w:val="138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740C7D" w:rsidRPr="003808B5" w:rsidTr="001205B8">
        <w:trPr>
          <w:cantSplit/>
          <w:trHeight w:val="162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240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14 623,1</w:t>
            </w:r>
          </w:p>
        </w:tc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14 594,5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103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13,0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12,6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210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11,0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103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1 984,2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1 964,3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103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234,3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225,8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103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654,8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626,5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489,5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459,1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99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168,0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178,5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103"/>
        </w:trPr>
        <w:tc>
          <w:tcPr>
            <w:tcW w:w="1844" w:type="dxa"/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70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03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814" w:type="dxa"/>
            <w:gridSpan w:val="2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620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5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62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669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644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1 711,4</w:t>
            </w:r>
          </w:p>
        </w:tc>
        <w:tc>
          <w:tcPr>
            <w:tcW w:w="642" w:type="dxa"/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1 692,7</w:t>
            </w:r>
          </w:p>
        </w:tc>
      </w:tr>
      <w:tr w:rsidR="00740C7D" w:rsidRPr="003808B5" w:rsidTr="001205B8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9 380,9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</w:rPr>
              <w:t>9 447,6</w:t>
            </w:r>
          </w:p>
        </w:tc>
      </w:tr>
    </w:tbl>
    <w:p w:rsidR="00740C7D" w:rsidRPr="003808B5" w:rsidRDefault="00740C7D" w:rsidP="00740C7D">
      <w:pPr>
        <w:pStyle w:val="a4"/>
        <w:spacing w:before="0"/>
        <w:ind w:left="-284" w:firstLine="568"/>
        <w:rPr>
          <w:rFonts w:ascii="Calibri" w:hAnsi="Calibri"/>
          <w:sz w:val="14"/>
          <w:szCs w:val="14"/>
          <w:lang w:val="en-GB"/>
        </w:rPr>
      </w:pPr>
      <w:r w:rsidRPr="003808B5">
        <w:rPr>
          <w:rFonts w:ascii="Calibri" w:hAnsi="Calibri"/>
          <w:sz w:val="14"/>
          <w:szCs w:val="14"/>
          <w:vertAlign w:val="superscript"/>
          <w:lang w:val="en-US"/>
        </w:rPr>
        <w:t xml:space="preserve">* </w:t>
      </w:r>
      <w:r w:rsidRPr="003808B5">
        <w:rPr>
          <w:rFonts w:ascii="Calibri" w:hAnsi="Calibri"/>
          <w:sz w:val="14"/>
          <w:szCs w:val="14"/>
          <w:lang w:val="kk-KZ"/>
        </w:rPr>
        <w:t xml:space="preserve">According to </w:t>
      </w:r>
      <w:r w:rsidRPr="003808B5">
        <w:rPr>
          <w:rFonts w:ascii="Calibri" w:hAnsi="Calibri"/>
          <w:sz w:val="14"/>
          <w:szCs w:val="14"/>
          <w:lang w:val="en-US"/>
        </w:rPr>
        <w:t xml:space="preserve">the </w:t>
      </w:r>
      <w:r w:rsidRPr="003808B5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3808B5">
        <w:rPr>
          <w:rFonts w:ascii="Calibri" w:hAnsi="Calibri"/>
          <w:sz w:val="14"/>
          <w:szCs w:val="14"/>
          <w:lang w:val="en-US"/>
        </w:rPr>
        <w:t xml:space="preserve">the </w:t>
      </w:r>
      <w:r w:rsidRPr="003808B5">
        <w:rPr>
          <w:rFonts w:ascii="Calibri" w:hAnsi="Calibri"/>
          <w:sz w:val="14"/>
          <w:szCs w:val="14"/>
          <w:lang w:val="kk-KZ"/>
        </w:rPr>
        <w:t xml:space="preserve">Republic </w:t>
      </w:r>
      <w:r w:rsidRPr="003808B5">
        <w:rPr>
          <w:rFonts w:ascii="Calibri" w:hAnsi="Calibri"/>
          <w:sz w:val="14"/>
          <w:szCs w:val="14"/>
          <w:lang w:val="en-US"/>
        </w:rPr>
        <w:t xml:space="preserve">of </w:t>
      </w:r>
      <w:r w:rsidRPr="003808B5">
        <w:rPr>
          <w:rFonts w:ascii="Calibri" w:hAnsi="Calibri"/>
          <w:sz w:val="14"/>
          <w:szCs w:val="14"/>
          <w:lang w:val="kk-KZ"/>
        </w:rPr>
        <w:t>Kazakhstan</w:t>
      </w:r>
      <w:r w:rsidRPr="003808B5">
        <w:rPr>
          <w:rFonts w:ascii="Calibri" w:hAnsi="Calibri"/>
          <w:sz w:val="14"/>
          <w:szCs w:val="14"/>
          <w:lang w:val="en-GB"/>
        </w:rPr>
        <w:t>.</w:t>
      </w:r>
    </w:p>
    <w:p w:rsidR="00A93CC3" w:rsidRPr="003808B5" w:rsidRDefault="00A93CC3" w:rsidP="00D84BFF">
      <w:pPr>
        <w:pStyle w:val="ac"/>
        <w:spacing w:before="0" w:line="276" w:lineRule="auto"/>
        <w:jc w:val="left"/>
        <w:rPr>
          <w:rFonts w:asciiTheme="minorHAnsi" w:hAnsiTheme="minorHAnsi" w:cs="Calibri"/>
          <w:sz w:val="20"/>
          <w:lang w:val="kk-KZ"/>
        </w:rPr>
      </w:pPr>
      <w:r w:rsidRPr="003808B5">
        <w:rPr>
          <w:rFonts w:asciiTheme="minorHAnsi" w:hAnsiTheme="minorHAnsi"/>
          <w:sz w:val="20"/>
          <w:lang w:val="en-US"/>
        </w:rPr>
        <w:t>Financial and economic activities of enterprises</w:t>
      </w:r>
    </w:p>
    <w:p w:rsidR="0097500B" w:rsidRPr="003808B5" w:rsidRDefault="0097500B" w:rsidP="005F0618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3808B5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DB1946" w:rsidRPr="003808B5" w:rsidRDefault="00DB1946" w:rsidP="00DB1946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3808B5">
        <w:rPr>
          <w:rFonts w:asciiTheme="minorHAnsi" w:hAnsiTheme="minorHAnsi"/>
          <w:sz w:val="14"/>
          <w:szCs w:val="14"/>
          <w:lang w:val="en-US"/>
        </w:rPr>
        <w:t>million</w:t>
      </w:r>
      <w:proofErr w:type="gramEnd"/>
      <w:r w:rsidRPr="003808B5">
        <w:rPr>
          <w:rFonts w:asciiTheme="minorHAnsi" w:hAnsiTheme="minorHAnsi"/>
          <w:sz w:val="14"/>
          <w:szCs w:val="14"/>
          <w:lang w:val="en-US"/>
        </w:rPr>
        <w:t xml:space="preserve">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DB1946" w:rsidRPr="003808B5" w:rsidTr="00FB4EB0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3808B5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3808B5" w:rsidRDefault="00DB1946" w:rsidP="00FB4EB0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3808B5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3808B5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liabilities, million tenge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3808B5" w:rsidRDefault="00DB1946" w:rsidP="00FB4EB0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3808B5" w:rsidRDefault="00DB1946" w:rsidP="00FB4EB0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3808B5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payable, m</w:t>
            </w: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3808B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t</w:t>
            </w:r>
            <w:r w:rsidRPr="003808B5">
              <w:rPr>
                <w:rFonts w:asciiTheme="minorHAnsi" w:hAnsiTheme="minorHAnsi" w:cs="Arial"/>
                <w:sz w:val="14"/>
                <w:szCs w:val="14"/>
                <w:lang w:val="kk-KZ"/>
              </w:rPr>
              <w:t>enge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946" w:rsidRPr="003808B5" w:rsidRDefault="00DB1946" w:rsidP="00FB4EB0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DB1946" w:rsidRPr="003808B5" w:rsidTr="00FB4EB0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DB1946">
            <w:pPr>
              <w:pStyle w:val="af0"/>
              <w:ind w:left="-680"/>
              <w:jc w:val="left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946" w:rsidRPr="003808B5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DB1946">
            <w:pPr>
              <w:ind w:left="-68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DB1946" w:rsidRPr="003808B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DB1946" w:rsidRPr="003808B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DB1946" w:rsidRPr="003808B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68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68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DB1946" w:rsidRPr="003808B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196 835</w:t>
            </w:r>
          </w:p>
        </w:tc>
      </w:tr>
      <w:tr w:rsidR="00DB1946" w:rsidRPr="003808B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DB1946" w:rsidRPr="003808B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DB1946" w:rsidRPr="003808B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946" w:rsidRPr="003808B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946" w:rsidRPr="003808B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5 632</w:t>
            </w:r>
          </w:p>
        </w:tc>
      </w:tr>
      <w:tr w:rsidR="00DB1946" w:rsidRPr="003808B5" w:rsidTr="00FB4EB0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B1946" w:rsidRPr="003808B5" w:rsidRDefault="00DB1946" w:rsidP="00FB4EB0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3808B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3808B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1</w:t>
            </w: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788</w:t>
            </w: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3808B5" w:rsidRDefault="00DB1946" w:rsidP="00DB1946">
            <w:pPr>
              <w:pStyle w:val="af0"/>
              <w:ind w:left="-39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3808B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3808B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1946" w:rsidRPr="003808B5" w:rsidRDefault="00DB1946" w:rsidP="00DB1946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</w:tbl>
    <w:p w:rsidR="00DB1946" w:rsidRPr="003808B5" w:rsidRDefault="00DB1946" w:rsidP="00DB1946">
      <w:pPr>
        <w:pStyle w:val="a4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3808B5">
        <w:rPr>
          <w:rFonts w:asciiTheme="minorHAnsi" w:hAnsiTheme="minorHAnsi"/>
          <w:sz w:val="14"/>
          <w:szCs w:val="14"/>
          <w:lang w:val="en-US"/>
        </w:rPr>
        <w:t>*</w:t>
      </w:r>
      <w:r w:rsidRPr="003808B5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3808B5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E55324" w:rsidRPr="003808B5" w:rsidRDefault="00E55324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Cs w:val="22"/>
          <w:lang w:val="kk-KZ"/>
        </w:rPr>
      </w:pPr>
      <w:r w:rsidRPr="003808B5">
        <w:rPr>
          <w:rFonts w:asciiTheme="minorHAnsi" w:hAnsiTheme="minorHAnsi"/>
          <w:szCs w:val="22"/>
          <w:lang w:val="en-US"/>
        </w:rPr>
        <w:t>Socio-economic development of the Regions of the Republic of Kazakhstan</w:t>
      </w:r>
    </w:p>
    <w:p w:rsidR="00E55324" w:rsidRPr="003808B5" w:rsidRDefault="00E55324" w:rsidP="005F0618">
      <w:pPr>
        <w:pStyle w:val="a0"/>
        <w:ind w:firstLine="0"/>
        <w:rPr>
          <w:rFonts w:asciiTheme="minorHAnsi" w:hAnsiTheme="minorHAnsi"/>
          <w:b/>
          <w:lang w:val="en-US"/>
        </w:rPr>
      </w:pPr>
      <w:r w:rsidRPr="003808B5">
        <w:rPr>
          <w:rFonts w:asciiTheme="minorHAnsi" w:hAnsiTheme="minorHAnsi"/>
          <w:b/>
          <w:lang w:val="en-US"/>
        </w:rPr>
        <w:t xml:space="preserve">Demographic </w:t>
      </w:r>
      <w:r w:rsidRPr="003808B5">
        <w:rPr>
          <w:rStyle w:val="af4"/>
          <w:rFonts w:asciiTheme="minorHAnsi" w:hAnsiTheme="minorHAnsi"/>
          <w:b/>
          <w:color w:val="auto"/>
          <w:u w:val="none"/>
          <w:lang w:val="en-US"/>
        </w:rPr>
        <w:t>statistics</w:t>
      </w:r>
    </w:p>
    <w:p w:rsidR="00FE15E1" w:rsidRPr="003808B5" w:rsidRDefault="00FE15E1" w:rsidP="00FE15E1">
      <w:pPr>
        <w:pStyle w:val="ac"/>
        <w:tabs>
          <w:tab w:val="left" w:pos="9639"/>
        </w:tabs>
        <w:spacing w:before="0"/>
        <w:rPr>
          <w:rFonts w:asciiTheme="minorHAnsi" w:hAnsiTheme="minorHAnsi"/>
          <w:sz w:val="14"/>
          <w:szCs w:val="14"/>
          <w:lang w:val="en-US"/>
        </w:rPr>
      </w:pPr>
      <w:r w:rsidRPr="003808B5">
        <w:rPr>
          <w:rFonts w:asciiTheme="minorHAnsi" w:hAnsiTheme="minorHAnsi" w:cs="Arial"/>
          <w:sz w:val="18"/>
          <w:szCs w:val="18"/>
          <w:lang w:val="en-GB"/>
        </w:rPr>
        <w:t>Change in number of population</w:t>
      </w:r>
      <w:r w:rsidRPr="003808B5">
        <w:rPr>
          <w:rFonts w:asciiTheme="minorHAnsi" w:hAnsiTheme="minorHAnsi"/>
          <w:sz w:val="14"/>
          <w:vertAlign w:val="superscript"/>
          <w:lang w:val="en-US"/>
        </w:rPr>
        <w:t>*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2268"/>
      </w:tblGrid>
      <w:tr w:rsidR="00B63F44" w:rsidRPr="003808B5" w:rsidTr="00B63F44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F44" w:rsidRPr="003808B5" w:rsidRDefault="00B63F44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3F44" w:rsidRPr="003808B5" w:rsidRDefault="00B63F44" w:rsidP="001205B8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Number of population as of </w:t>
            </w:r>
            <w:r w:rsidRPr="003808B5">
              <w:rPr>
                <w:rFonts w:asciiTheme="minorHAnsi" w:eastAsiaTheme="minorEastAsia" w:hAnsiTheme="minorHAnsi" w:cs="Arial"/>
                <w:sz w:val="14"/>
                <w:szCs w:val="14"/>
                <w:lang w:val="en-US" w:eastAsia="ja-JP"/>
              </w:rPr>
              <w:t>February</w:t>
            </w:r>
            <w:r w:rsidRPr="003808B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1, 20</w:t>
            </w: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>21,</w:t>
            </w:r>
          </w:p>
          <w:p w:rsidR="00B63F44" w:rsidRPr="003808B5" w:rsidRDefault="00B63F44" w:rsidP="001205B8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thousand 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B63F44" w:rsidRPr="003808B5" w:rsidRDefault="00B63F44" w:rsidP="001205B8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GB"/>
              </w:rPr>
              <w:t>Number of population as of February 1, 2020</w:t>
            </w: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, </w:t>
            </w:r>
          </w:p>
          <w:p w:rsidR="00B63F44" w:rsidRPr="003808B5" w:rsidRDefault="00B63F44" w:rsidP="001205B8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thousand 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63F44" w:rsidRPr="003808B5" w:rsidRDefault="00B63F44" w:rsidP="001205B8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GB"/>
              </w:rPr>
              <w:t>Gross growth/decrease</w:t>
            </w:r>
            <w:r w:rsidRPr="003808B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, thousand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B63F44" w:rsidRPr="003808B5" w:rsidRDefault="00B63F44" w:rsidP="001205B8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 w:cs="Arial"/>
                <w:sz w:val="14"/>
                <w:szCs w:val="14"/>
                <w:lang w:val="en-GB"/>
              </w:rPr>
              <w:t>Growth rate, %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18 897,9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18 653,5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244,4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735,3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736,4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-1,1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895,1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882,7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2 079,4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2 057,8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658,1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646,5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661,6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657,3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1 139,8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1 130,9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1 375,7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1 376,8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-1,1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863,9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868,2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-4,2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815,7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721,3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102,9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750,8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752,2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-1,4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543,2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548,1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-4,9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2 045,2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2 020,0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1 363,0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1 368,9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-5,9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1 188,4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1 140,6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1 981,8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1 922,4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59,4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B63F44" w:rsidRPr="003808B5" w:rsidTr="00B63F4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3F44" w:rsidRPr="003808B5" w:rsidRDefault="00B63F44" w:rsidP="001205B8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1 079,8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1 039,3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3F44" w:rsidRPr="003808B5" w:rsidRDefault="00B63F44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</w:tbl>
    <w:p w:rsidR="00B63F44" w:rsidRPr="003808B5" w:rsidRDefault="00B63F44" w:rsidP="00B63F44">
      <w:pPr>
        <w:autoSpaceDE w:val="0"/>
        <w:autoSpaceDN w:val="0"/>
        <w:adjustRightInd w:val="0"/>
        <w:ind w:firstLine="284"/>
        <w:rPr>
          <w:rFonts w:asciiTheme="minorHAnsi" w:hAnsiTheme="minorHAnsi" w:cs="Tahoma"/>
          <w:i/>
          <w:sz w:val="14"/>
          <w:szCs w:val="14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</w:rPr>
        <w:t>*</w:t>
      </w:r>
      <w:r w:rsidRPr="003808B5">
        <w:rPr>
          <w:rFonts w:asciiTheme="minorHAnsi" w:hAnsiTheme="minorHAnsi" w:cs="Arial"/>
          <w:i/>
          <w:sz w:val="14"/>
          <w:szCs w:val="14"/>
          <w:lang w:val="en-GB"/>
        </w:rPr>
        <w:t>By the current account</w:t>
      </w:r>
      <w:r w:rsidRPr="003808B5">
        <w:rPr>
          <w:rFonts w:asciiTheme="minorHAnsi" w:hAnsiTheme="minorHAnsi"/>
          <w:b/>
          <w:i/>
          <w:sz w:val="14"/>
          <w:szCs w:val="14"/>
          <w:lang w:val="en-US"/>
        </w:rPr>
        <w:t>.</w:t>
      </w:r>
    </w:p>
    <w:p w:rsidR="00E55324" w:rsidRPr="003808B5" w:rsidRDefault="00E55324" w:rsidP="00B83E59">
      <w:pPr>
        <w:pStyle w:val="First"/>
        <w:spacing w:before="120"/>
        <w:rPr>
          <w:rFonts w:asciiTheme="minorHAnsi" w:hAnsiTheme="minorHAnsi"/>
          <w:b/>
          <w:lang w:val="en-US"/>
        </w:rPr>
      </w:pPr>
      <w:r w:rsidRPr="003808B5">
        <w:rPr>
          <w:rFonts w:asciiTheme="minorHAnsi" w:hAnsiTheme="minorHAnsi"/>
          <w:b/>
          <w:lang w:val="en-GB"/>
        </w:rPr>
        <w:t>Criminality</w:t>
      </w:r>
    </w:p>
    <w:p w:rsidR="00F86880" w:rsidRPr="003808B5" w:rsidRDefault="00F86880" w:rsidP="00F86880">
      <w:pPr>
        <w:pStyle w:val="ac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3808B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</w:t>
      </w:r>
      <w:r w:rsidRPr="003808B5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3808B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3808B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3808B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F86880" w:rsidRPr="003808B5" w:rsidRDefault="00F86880" w:rsidP="00F86880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</w:t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sz w:val="14"/>
          <w:szCs w:val="14"/>
          <w:lang w:val="en-US" w:eastAsia="en-US"/>
        </w:rPr>
        <w:t xml:space="preserve">         </w:t>
      </w:r>
      <w:proofErr w:type="gramStart"/>
      <w:r w:rsidRPr="003808B5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F86880" w:rsidRPr="00C0141E" w:rsidTr="001205B8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6880" w:rsidRPr="003808B5" w:rsidRDefault="00F86880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F86880" w:rsidRPr="003808B5" w:rsidRDefault="00F86880" w:rsidP="001205B8">
            <w:pPr>
              <w:pStyle w:val="a7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offens</w:t>
            </w:r>
            <w:r w:rsidRPr="003808B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gramStart"/>
            <w:r w:rsidRPr="003808B5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А</w:t>
            </w:r>
            <w:proofErr w:type="gramEnd"/>
            <w:r w:rsidRPr="003808B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F86880" w:rsidRPr="003808B5" w:rsidTr="001205B8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6880" w:rsidRPr="003808B5" w:rsidRDefault="00F86880" w:rsidP="001205B8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F86880" w:rsidRPr="003808B5" w:rsidTr="001205B8">
        <w:trPr>
          <w:trHeight w:val="70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/>
                <w:sz w:val="14"/>
                <w:szCs w:val="14"/>
              </w:rPr>
              <w:lastRenderedPageBreak/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15 956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3 621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208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7 096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2 848</w:t>
            </w:r>
          </w:p>
        </w:tc>
      </w:tr>
      <w:tr w:rsidR="00F86880" w:rsidRPr="003808B5" w:rsidTr="001205B8">
        <w:trPr>
          <w:trHeight w:val="80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348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745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118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1 379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304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356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612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95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127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1 344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289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181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103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62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86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74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</w:tr>
      <w:tr w:rsidR="00F86880" w:rsidRPr="003808B5" w:rsidTr="001205B8">
        <w:trPr>
          <w:trHeight w:val="23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121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1 555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285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780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322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1 474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763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244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2 398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570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1 189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358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1 275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372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331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</w:tr>
      <w:tr w:rsidR="00F86880" w:rsidRPr="003808B5" w:rsidTr="001205B8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</w:tr>
    </w:tbl>
    <w:p w:rsidR="00F86880" w:rsidRPr="003808B5" w:rsidRDefault="00F86880" w:rsidP="00F86880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3808B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3808B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F86880" w:rsidRPr="003808B5" w:rsidRDefault="00F86880" w:rsidP="0023107B">
      <w:pPr>
        <w:pStyle w:val="ac"/>
        <w:spacing w:before="12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3808B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 20</w:t>
      </w:r>
      <w:r w:rsidRPr="003808B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3808B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F86880" w:rsidRPr="003808B5" w:rsidRDefault="00F86880" w:rsidP="00F86880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3808B5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 xml:space="preserve">         </w:t>
      </w:r>
      <w:proofErr w:type="gramStart"/>
      <w:r w:rsidRPr="003808B5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F86880" w:rsidRPr="00C0141E" w:rsidTr="001205B8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6880" w:rsidRPr="003808B5" w:rsidRDefault="00F86880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F86880" w:rsidRPr="003808B5" w:rsidRDefault="00F86880" w:rsidP="00120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3808B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F86880" w:rsidRPr="003808B5" w:rsidTr="001205B8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6880" w:rsidRPr="003808B5" w:rsidRDefault="00F86880" w:rsidP="001205B8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proofErr w:type="gramStart"/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</w:t>
            </w:r>
            <w:proofErr w:type="gramEnd"/>
            <w:r w:rsidRPr="003808B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conomic </w:t>
            </w: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3808B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F86880" w:rsidRPr="003808B5" w:rsidTr="001205B8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left="-57" w:firstLine="84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15 956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244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4 903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112</w:t>
            </w:r>
          </w:p>
        </w:tc>
      </w:tr>
      <w:tr w:rsidR="00F86880" w:rsidRPr="003808B5" w:rsidTr="001205B8">
        <w:trPr>
          <w:trHeight w:val="108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left="-57"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687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208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left="-57"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745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228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left="-57"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1 379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418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left="-57"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F86880" w:rsidRPr="003808B5" w:rsidRDefault="00F86880" w:rsidP="00F86880">
            <w:pPr>
              <w:ind w:left="-57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612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171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682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179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1 344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457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267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113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430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462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125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</w:tr>
      <w:tr w:rsidR="00F86880" w:rsidRPr="003808B5" w:rsidTr="001205B8">
        <w:trPr>
          <w:trHeight w:val="219"/>
        </w:trPr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3808B5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3808B5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402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113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631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142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1 555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603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3808B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1 474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403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2 398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859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1 275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374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57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</w:tr>
      <w:tr w:rsidR="00F86880" w:rsidRPr="003808B5" w:rsidTr="001205B8">
        <w:tc>
          <w:tcPr>
            <w:tcW w:w="2325" w:type="dxa"/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F86880" w:rsidRPr="003808B5" w:rsidTr="001205B8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F86880" w:rsidRPr="003808B5" w:rsidRDefault="00F86880" w:rsidP="00F8688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6880" w:rsidRPr="003808B5" w:rsidRDefault="00F86880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F86880" w:rsidRPr="003808B5" w:rsidRDefault="00F86880" w:rsidP="00F86880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3808B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3808B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3808B5" w:rsidRDefault="00E67333" w:rsidP="00762094">
      <w:pPr>
        <w:pStyle w:val="ac"/>
        <w:widowControl w:val="0"/>
        <w:tabs>
          <w:tab w:val="left" w:pos="280"/>
        </w:tabs>
        <w:spacing w:before="120" w:after="120"/>
        <w:jc w:val="both"/>
        <w:rPr>
          <w:rFonts w:asciiTheme="minorHAnsi" w:eastAsia="Calibri" w:hAnsiTheme="minorHAnsi" w:cs="Calibri"/>
          <w:bCs/>
          <w:sz w:val="20"/>
          <w:lang w:val="en-US" w:eastAsia="en-US"/>
        </w:rPr>
      </w:pPr>
      <w:r w:rsidRPr="003808B5">
        <w:rPr>
          <w:rFonts w:asciiTheme="minorHAnsi" w:eastAsia="Calibri" w:hAnsiTheme="minorHAnsi" w:cs="Calibri"/>
          <w:bCs/>
          <w:sz w:val="20"/>
          <w:lang w:val="en-US" w:eastAsia="en-US"/>
        </w:rPr>
        <w:t>Labor and e</w:t>
      </w:r>
      <w:r w:rsidR="00E94C0F" w:rsidRPr="003808B5">
        <w:rPr>
          <w:rFonts w:asciiTheme="minorHAnsi" w:eastAsia="Calibri" w:hAnsiTheme="minorHAnsi" w:cs="Calibri"/>
          <w:bCs/>
          <w:sz w:val="20"/>
          <w:lang w:val="en-US" w:eastAsia="en-US"/>
        </w:rPr>
        <w:t>mployment</w:t>
      </w:r>
      <w:r w:rsidR="000E5A2F" w:rsidRPr="003808B5">
        <w:rPr>
          <w:rFonts w:asciiTheme="minorHAnsi" w:eastAsia="Calibri" w:hAnsiTheme="minorHAnsi" w:cs="Calibri"/>
          <w:bCs/>
          <w:sz w:val="20"/>
          <w:lang w:val="kk-KZ" w:eastAsia="en-US"/>
        </w:rPr>
        <w:t xml:space="preserve"> </w:t>
      </w:r>
      <w:r w:rsidR="00E94C0F" w:rsidRPr="003808B5">
        <w:rPr>
          <w:rFonts w:asciiTheme="minorHAnsi" w:eastAsia="Calibri" w:hAnsiTheme="minorHAnsi" w:cs="Calibri"/>
          <w:bCs/>
          <w:sz w:val="20"/>
          <w:lang w:val="en-US" w:eastAsia="en-US"/>
        </w:rPr>
        <w:t>statistics</w:t>
      </w:r>
    </w:p>
    <w:p w:rsidR="00302452" w:rsidRPr="003808B5" w:rsidRDefault="00FA1C0C" w:rsidP="00302452">
      <w:pPr>
        <w:pStyle w:val="ac"/>
        <w:spacing w:before="0" w:after="0" w:line="480" w:lineRule="auto"/>
        <w:rPr>
          <w:rFonts w:ascii="Calibri" w:hAnsi="Calibri"/>
          <w:sz w:val="18"/>
          <w:lang w:val="en-GB"/>
        </w:rPr>
      </w:pPr>
      <w:r w:rsidRPr="003808B5">
        <w:rPr>
          <w:rFonts w:asciiTheme="minorHAnsi" w:hAnsiTheme="minorHAnsi"/>
          <w:sz w:val="18"/>
          <w:lang w:val="en-GB"/>
        </w:rPr>
        <w:tab/>
      </w:r>
      <w:r w:rsidR="00302452" w:rsidRPr="003808B5">
        <w:rPr>
          <w:rFonts w:ascii="Calibri" w:hAnsi="Calibri"/>
          <w:sz w:val="18"/>
          <w:lang w:val="en-GB"/>
        </w:rPr>
        <w:t xml:space="preserve">Number of employees at large and medium-sized enterprises </w:t>
      </w:r>
      <w:proofErr w:type="gramStart"/>
      <w:r w:rsidR="00302452" w:rsidRPr="003808B5">
        <w:rPr>
          <w:rFonts w:ascii="Calibri" w:hAnsi="Calibri"/>
          <w:sz w:val="18"/>
          <w:lang w:val="en-GB"/>
        </w:rPr>
        <w:t xml:space="preserve">in  </w:t>
      </w:r>
      <w:r w:rsidR="00302452" w:rsidRPr="003808B5">
        <w:rPr>
          <w:rFonts w:ascii="Calibri" w:hAnsi="Calibri"/>
          <w:sz w:val="18"/>
          <w:szCs w:val="18"/>
          <w:lang w:val="en-GB"/>
        </w:rPr>
        <w:t>IV</w:t>
      </w:r>
      <w:proofErr w:type="gramEnd"/>
      <w:r w:rsidR="00302452" w:rsidRPr="003808B5">
        <w:rPr>
          <w:rFonts w:ascii="Calibri" w:hAnsi="Calibri"/>
          <w:sz w:val="18"/>
          <w:lang w:val="en-GB"/>
        </w:rPr>
        <w:t xml:space="preserve"> quarter of 2020</w:t>
      </w: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302452" w:rsidRPr="00C0141E" w:rsidTr="00263497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spacing w:before="100"/>
              <w:ind w:left="-5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E3BC7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IV </w:t>
            </w:r>
            <w:r w:rsidR="00302452" w:rsidRPr="003808B5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="00302452"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3808B5" w:rsidRDefault="003E3BC7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IV </w:t>
            </w:r>
            <w:r w:rsidR="00302452" w:rsidRPr="003808B5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="00302452"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302452" w:rsidRPr="00C0141E" w:rsidTr="00263497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b/>
                <w:sz w:val="14"/>
                <w:szCs w:val="14"/>
              </w:rPr>
            </w:pPr>
            <w:r w:rsidRPr="003808B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2 772,6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2 599,1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137,3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129,4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155,8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146,7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175,2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92,7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162,4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90,0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88,4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115,7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255,9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243,4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128,5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121,0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125,9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145,7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139,3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72,9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66,8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302452" w:rsidRPr="003808B5" w:rsidTr="00263497">
        <w:trPr>
          <w:cantSplit/>
          <w:trHeight w:val="66"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146,0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137,9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Shygys Kazakhstan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214,7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203,2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233,6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217,7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96,8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428,6</w:t>
            </w:r>
          </w:p>
        </w:tc>
        <w:tc>
          <w:tcPr>
            <w:tcW w:w="1276" w:type="dxa"/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992" w:type="dxa"/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398,8</w:t>
            </w:r>
          </w:p>
        </w:tc>
        <w:tc>
          <w:tcPr>
            <w:tcW w:w="1417" w:type="dxa"/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418" w:type="dxa"/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96,1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135,5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123,7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</w:tbl>
    <w:p w:rsidR="003A39ED" w:rsidRPr="003808B5" w:rsidRDefault="003A39ED" w:rsidP="003A39ED">
      <w:pPr>
        <w:pStyle w:val="af0"/>
        <w:jc w:val="center"/>
        <w:rPr>
          <w:rFonts w:ascii="Calibri" w:hAnsi="Calibri" w:cs="Calibri"/>
          <w:b/>
          <w:color w:val="auto"/>
          <w:sz w:val="18"/>
          <w:szCs w:val="18"/>
          <w:lang w:val="en-GB"/>
        </w:rPr>
      </w:pPr>
    </w:p>
    <w:p w:rsidR="003A39ED" w:rsidRPr="003808B5" w:rsidRDefault="003A39ED" w:rsidP="003A39ED">
      <w:pPr>
        <w:pStyle w:val="af0"/>
        <w:jc w:val="center"/>
        <w:rPr>
          <w:rFonts w:ascii="Calibri" w:hAnsi="Calibri" w:cs="Calibri"/>
          <w:b/>
          <w:color w:val="auto"/>
          <w:sz w:val="18"/>
          <w:szCs w:val="18"/>
          <w:vertAlign w:val="superscript"/>
          <w:lang w:val="en-US"/>
        </w:rPr>
      </w:pPr>
      <w:r w:rsidRPr="003808B5">
        <w:rPr>
          <w:rFonts w:ascii="Calibri" w:hAnsi="Calibri" w:cs="Calibri"/>
          <w:b/>
          <w:color w:val="auto"/>
          <w:sz w:val="18"/>
          <w:szCs w:val="18"/>
          <w:lang w:val="en-GB"/>
        </w:rPr>
        <w:t>Unemployment and employment support in</w:t>
      </w:r>
      <w:r w:rsidRPr="003808B5">
        <w:rPr>
          <w:rFonts w:ascii="Calibri" w:hAnsi="Calibri" w:cs="Calibri"/>
          <w:b/>
          <w:color w:val="auto"/>
          <w:sz w:val="18"/>
          <w:szCs w:val="18"/>
          <w:lang w:val="kk-KZ"/>
        </w:rPr>
        <w:t xml:space="preserve"> </w:t>
      </w:r>
      <w:r w:rsidRPr="003808B5">
        <w:rPr>
          <w:rFonts w:ascii="Calibri" w:hAnsi="Calibri" w:cs="Calibri"/>
          <w:b/>
          <w:color w:val="auto"/>
          <w:sz w:val="18"/>
          <w:szCs w:val="18"/>
          <w:lang w:val="en-GB"/>
        </w:rPr>
        <w:t>February</w:t>
      </w:r>
      <w:r w:rsidRPr="003808B5">
        <w:rPr>
          <w:rFonts w:ascii="Calibri" w:hAnsi="Calibri" w:cs="Calibri"/>
          <w:b/>
          <w:color w:val="auto"/>
          <w:sz w:val="18"/>
          <w:szCs w:val="18"/>
          <w:lang w:val="en-US"/>
        </w:rPr>
        <w:t xml:space="preserve"> 20</w:t>
      </w:r>
      <w:r w:rsidRPr="003808B5">
        <w:rPr>
          <w:rFonts w:ascii="Calibri" w:hAnsi="Calibri" w:cs="Calibri"/>
          <w:b/>
          <w:color w:val="auto"/>
          <w:sz w:val="18"/>
          <w:szCs w:val="18"/>
          <w:lang w:val="kk-KZ"/>
        </w:rPr>
        <w:t>21</w:t>
      </w:r>
      <w:r w:rsidRPr="003808B5">
        <w:rPr>
          <w:rFonts w:ascii="Calibri" w:hAnsi="Calibri" w:cs="Calibri"/>
          <w:b/>
          <w:color w:val="auto"/>
          <w:sz w:val="18"/>
          <w:szCs w:val="18"/>
          <w:vertAlign w:val="superscript"/>
          <w:lang w:val="en-GB"/>
        </w:rPr>
        <w:t>*</w:t>
      </w:r>
    </w:p>
    <w:p w:rsidR="003A39ED" w:rsidRPr="003808B5" w:rsidRDefault="003A39ED" w:rsidP="003A39ED">
      <w:pPr>
        <w:pStyle w:val="af0"/>
        <w:jc w:val="center"/>
        <w:rPr>
          <w:rFonts w:ascii="Calibri" w:hAnsi="Calibri" w:cs="Calibri"/>
          <w:b/>
          <w:color w:val="auto"/>
          <w:sz w:val="18"/>
          <w:szCs w:val="18"/>
          <w:lang w:val="en-US"/>
        </w:rPr>
      </w:pP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3A39ED" w:rsidRPr="00C0141E" w:rsidTr="001205B8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ED" w:rsidRPr="003808B5" w:rsidRDefault="003A39ED" w:rsidP="001205B8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ED" w:rsidRPr="003808B5" w:rsidRDefault="003A39ED" w:rsidP="001205B8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ED" w:rsidRPr="003808B5" w:rsidRDefault="003A39ED" w:rsidP="001205B8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39ED" w:rsidRPr="003808B5" w:rsidRDefault="003A39ED" w:rsidP="001205B8">
            <w:pPr>
              <w:pStyle w:val="a7"/>
              <w:rPr>
                <w:sz w:val="14"/>
                <w:lang w:val="kk-KZ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Overall measures rendered on employment, unit</w:t>
            </w:r>
          </w:p>
        </w:tc>
      </w:tr>
      <w:tr w:rsidR="003A39ED" w:rsidRPr="00C0141E" w:rsidTr="001205B8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ED" w:rsidRPr="003808B5" w:rsidRDefault="003A39ED" w:rsidP="001205B8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ED" w:rsidRPr="003808B5" w:rsidRDefault="003A39ED" w:rsidP="001205B8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ED" w:rsidRPr="003808B5" w:rsidRDefault="003A39ED" w:rsidP="001205B8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ED" w:rsidRPr="003808B5" w:rsidRDefault="003A39ED" w:rsidP="001205B8">
            <w:pPr>
              <w:pStyle w:val="a7"/>
              <w:rPr>
                <w:rFonts w:ascii="Calibri" w:hAnsi="Calibri"/>
                <w:sz w:val="14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39ED" w:rsidRPr="003808B5" w:rsidRDefault="003A39ED" w:rsidP="001205B8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 xml:space="preserve">as % of total number of persons applied </w:t>
            </w:r>
          </w:p>
        </w:tc>
      </w:tr>
      <w:tr w:rsidR="003A39ED" w:rsidRPr="003808B5" w:rsidTr="001205B8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3A39ED" w:rsidRPr="003808B5" w:rsidRDefault="003A39ED" w:rsidP="001205B8">
            <w:pPr>
              <w:pStyle w:val="afd"/>
              <w:ind w:firstLine="0"/>
              <w:jc w:val="left"/>
              <w:rPr>
                <w:b/>
                <w:sz w:val="14"/>
                <w:lang w:val="en-GB"/>
              </w:rPr>
            </w:pPr>
            <w:r w:rsidRPr="003808B5">
              <w:rPr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192 043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28</w:t>
            </w:r>
            <w:r w:rsidRPr="003808B5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782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52,1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2 613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1 000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8 967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2 206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64,9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16 051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2 131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34,6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14 392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1 604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52,8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15 002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990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36,3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13 753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</w:t>
            </w:r>
            <w:r w:rsidRPr="003808B5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786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42,6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5 522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1 993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72,7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5 502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1 189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61,2</w:t>
            </w:r>
          </w:p>
        </w:tc>
      </w:tr>
      <w:tr w:rsidR="003A39ED" w:rsidRPr="003808B5" w:rsidTr="001205B8">
        <w:trPr>
          <w:cantSplit/>
          <w:trHeight w:val="137"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13 391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1 292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37,9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10 964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1 493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6 425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1 337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5 368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751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53,3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33 267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6 492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66,2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vAlign w:val="bottom"/>
          </w:tcPr>
          <w:p w:rsidR="003A39ED" w:rsidRPr="003808B5" w:rsidRDefault="003A39ED" w:rsidP="003A39ED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 w:rsidRPr="003808B5">
              <w:rPr>
                <w:rFonts w:ascii="Calibri" w:hAnsi="Calibri"/>
                <w:sz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6 288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1 420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53,1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</w:tcPr>
          <w:p w:rsidR="003A39ED" w:rsidRPr="003808B5" w:rsidRDefault="003A39ED" w:rsidP="001205B8">
            <w:pPr>
              <w:pStyle w:val="afd"/>
              <w:ind w:firstLine="0"/>
              <w:rPr>
                <w:sz w:val="14"/>
                <w:lang w:val="en-GB"/>
              </w:rPr>
            </w:pPr>
            <w:r w:rsidRPr="003808B5">
              <w:rPr>
                <w:sz w:val="14"/>
                <w:lang w:val="en-US"/>
              </w:rPr>
              <w:t>Nursultan</w:t>
            </w:r>
            <w:r w:rsidRPr="003808B5">
              <w:rPr>
                <w:sz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4 989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545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36,2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</w:tcPr>
          <w:p w:rsidR="003A39ED" w:rsidRPr="003808B5" w:rsidRDefault="003A39ED" w:rsidP="001205B8">
            <w:pPr>
              <w:pStyle w:val="afd"/>
              <w:ind w:firstLine="0"/>
              <w:rPr>
                <w:sz w:val="14"/>
                <w:lang w:val="en-GB"/>
              </w:rPr>
            </w:pPr>
            <w:r w:rsidRPr="003808B5">
              <w:rPr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17 427</w:t>
            </w:r>
          </w:p>
        </w:tc>
        <w:tc>
          <w:tcPr>
            <w:tcW w:w="221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806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1 331</w:t>
            </w:r>
          </w:p>
        </w:tc>
        <w:tc>
          <w:tcPr>
            <w:tcW w:w="1560" w:type="dxa"/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41,5</w:t>
            </w:r>
          </w:p>
        </w:tc>
      </w:tr>
      <w:tr w:rsidR="003A39ED" w:rsidRPr="003808B5" w:rsidTr="001205B8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3A39ED" w:rsidRPr="003808B5" w:rsidRDefault="003A39ED" w:rsidP="001205B8">
            <w:pPr>
              <w:pStyle w:val="afd"/>
              <w:ind w:firstLine="0"/>
              <w:rPr>
                <w:sz w:val="14"/>
                <w:lang w:val="en-GB"/>
              </w:rPr>
            </w:pPr>
            <w:r w:rsidRPr="003808B5">
              <w:rPr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12 122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</w:t>
            </w:r>
            <w:r w:rsidRPr="003808B5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222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A39ED" w:rsidRPr="003808B5" w:rsidRDefault="003A39E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43,5</w:t>
            </w:r>
          </w:p>
        </w:tc>
      </w:tr>
    </w:tbl>
    <w:p w:rsidR="003A39ED" w:rsidRPr="003808B5" w:rsidRDefault="003A39ED" w:rsidP="003A39ED">
      <w:pPr>
        <w:pStyle w:val="ac"/>
        <w:spacing w:before="0" w:after="0" w:line="480" w:lineRule="auto"/>
        <w:ind w:firstLine="426"/>
        <w:jc w:val="left"/>
        <w:rPr>
          <w:rFonts w:ascii="Calibri" w:hAnsi="Calibri"/>
          <w:b w:val="0"/>
          <w:i/>
          <w:sz w:val="14"/>
          <w:lang w:val="en-US"/>
        </w:rPr>
      </w:pPr>
      <w:r w:rsidRPr="003808B5">
        <w:rPr>
          <w:rFonts w:ascii="Calibri" w:hAnsi="Calibri"/>
          <w:b w:val="0"/>
          <w:i/>
          <w:sz w:val="14"/>
          <w:lang w:val="en-US"/>
        </w:rPr>
        <w:t>*Data by Ministry of Labor and social protection of population of the Republic of Kazakhstan</w:t>
      </w:r>
    </w:p>
    <w:p w:rsidR="00302452" w:rsidRPr="003808B5" w:rsidRDefault="00302452" w:rsidP="0023107B">
      <w:pPr>
        <w:pStyle w:val="ac"/>
        <w:spacing w:before="0" w:after="0" w:line="480" w:lineRule="auto"/>
        <w:rPr>
          <w:rFonts w:ascii="Calibri" w:hAnsi="Calibri"/>
          <w:lang w:val="en-US"/>
        </w:rPr>
      </w:pPr>
      <w:r w:rsidRPr="003808B5">
        <w:rPr>
          <w:rFonts w:ascii="Calibri" w:hAnsi="Calibri"/>
          <w:sz w:val="18"/>
          <w:lang w:val="en-US"/>
        </w:rPr>
        <w:t xml:space="preserve">The average monthly nominal wage of one employee in the </w:t>
      </w:r>
      <w:r w:rsidR="00B64144" w:rsidRPr="003808B5">
        <w:rPr>
          <w:rFonts w:ascii="Calibri" w:hAnsi="Calibri"/>
          <w:sz w:val="18"/>
          <w:szCs w:val="18"/>
          <w:lang w:val="en-GB"/>
        </w:rPr>
        <w:t>IV</w:t>
      </w:r>
      <w:r w:rsidRPr="003808B5">
        <w:rPr>
          <w:rFonts w:ascii="Calibri" w:hAnsi="Calibri"/>
          <w:sz w:val="18"/>
          <w:lang w:val="en-US"/>
        </w:rPr>
        <w:t xml:space="preserve"> quarter </w:t>
      </w:r>
      <w:r w:rsidRPr="003808B5">
        <w:rPr>
          <w:rFonts w:ascii="Calibri" w:hAnsi="Calibri"/>
          <w:sz w:val="18"/>
          <w:lang w:val="en-GB"/>
        </w:rPr>
        <w:t>of</w:t>
      </w:r>
      <w:r w:rsidRPr="003808B5">
        <w:rPr>
          <w:rFonts w:ascii="Calibri" w:hAnsi="Calibri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302452" w:rsidRPr="00C0141E" w:rsidTr="00263497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302452" w:rsidRPr="003808B5" w:rsidRDefault="00302452" w:rsidP="00263497">
            <w:pPr>
              <w:pStyle w:val="a9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302452" w:rsidRPr="00C0141E" w:rsidTr="00263497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302452" w:rsidRPr="003808B5" w:rsidRDefault="00A77706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="00302452"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302452" w:rsidRPr="003808B5" w:rsidRDefault="00A77706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="00302452"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quarter as a percentage of</w:t>
            </w:r>
          </w:p>
        </w:tc>
      </w:tr>
      <w:tr w:rsidR="00302452" w:rsidRPr="00C0141E" w:rsidTr="00263497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f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302452" w:rsidRPr="003808B5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the relevant quarter of the last year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b/>
                <w:sz w:val="14"/>
                <w:szCs w:val="14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233 136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256 814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184 091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195 722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201 780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218 859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185 279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203 690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377 446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418 574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206 038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232 806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168 838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181 645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229 146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245 689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196 967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211 661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187 836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205 577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337 727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375 126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209 802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228 118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168 899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175 806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</w:tr>
      <w:tr w:rsidR="00302452" w:rsidRPr="003808B5" w:rsidTr="00263497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166 742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192 371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123,2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212 972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234 414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349 649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362 804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274 414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281 259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302452" w:rsidRPr="003808B5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452" w:rsidRPr="003808B5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178 126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190 787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3808B5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</w:tbl>
    <w:p w:rsidR="00613B89" w:rsidRPr="003808B5" w:rsidRDefault="00613B89" w:rsidP="00B64144">
      <w:pPr>
        <w:pStyle w:val="ac"/>
        <w:tabs>
          <w:tab w:val="center" w:pos="5017"/>
          <w:tab w:val="left" w:pos="8665"/>
        </w:tabs>
        <w:spacing w:before="120" w:after="0" w:line="480" w:lineRule="auto"/>
        <w:rPr>
          <w:rFonts w:asciiTheme="minorHAnsi" w:hAnsiTheme="minorHAnsi"/>
          <w:sz w:val="18"/>
          <w:lang w:val="en-US"/>
        </w:rPr>
      </w:pPr>
      <w:r w:rsidRPr="003808B5">
        <w:rPr>
          <w:rFonts w:asciiTheme="minorHAnsi" w:hAnsiTheme="minorHAnsi"/>
          <w:sz w:val="18"/>
          <w:lang w:val="en-US"/>
        </w:rPr>
        <w:t xml:space="preserve">Index of salary </w:t>
      </w:r>
      <w:r w:rsidRPr="003808B5">
        <w:rPr>
          <w:rFonts w:asciiTheme="minorHAnsi" w:hAnsiTheme="minorHAnsi"/>
          <w:sz w:val="18"/>
          <w:szCs w:val="18"/>
          <w:lang w:val="en-US"/>
        </w:rPr>
        <w:t>in</w:t>
      </w:r>
      <w:r w:rsidRPr="003808B5">
        <w:rPr>
          <w:rFonts w:asciiTheme="minorHAnsi" w:hAnsiTheme="minorHAnsi"/>
          <w:sz w:val="18"/>
          <w:szCs w:val="18"/>
          <w:lang w:val="en-GB"/>
        </w:rPr>
        <w:t xml:space="preserve"> </w:t>
      </w:r>
      <w:r w:rsidR="00A041F4" w:rsidRPr="003808B5">
        <w:rPr>
          <w:rFonts w:asciiTheme="minorHAnsi" w:hAnsiTheme="minorHAnsi"/>
          <w:sz w:val="18"/>
          <w:szCs w:val="18"/>
          <w:lang w:val="en-US"/>
        </w:rPr>
        <w:t>IV</w:t>
      </w:r>
      <w:r w:rsidRPr="003808B5">
        <w:rPr>
          <w:rFonts w:asciiTheme="minorHAnsi" w:hAnsiTheme="minorHAnsi"/>
          <w:sz w:val="18"/>
          <w:lang w:val="en-GB"/>
        </w:rPr>
        <w:t xml:space="preserve"> quarter of 20</w:t>
      </w:r>
      <w:r w:rsidRPr="003808B5">
        <w:rPr>
          <w:rFonts w:asciiTheme="minorHAnsi" w:hAnsiTheme="minorHAnsi"/>
          <w:sz w:val="18"/>
          <w:lang w:val="kk-KZ"/>
        </w:rPr>
        <w:t>20</w:t>
      </w:r>
    </w:p>
    <w:p w:rsidR="00613B89" w:rsidRPr="003808B5" w:rsidRDefault="00613B89" w:rsidP="00302452">
      <w:pPr>
        <w:pStyle w:val="Naimenovanie"/>
        <w:spacing w:before="0" w:after="0"/>
        <w:rPr>
          <w:rFonts w:asciiTheme="minorHAnsi" w:hAnsiTheme="minorHAnsi"/>
          <w:sz w:val="18"/>
          <w:lang w:val="en-US"/>
        </w:rPr>
      </w:pPr>
      <w:r w:rsidRPr="003808B5">
        <w:rPr>
          <w:rFonts w:asciiTheme="minorHAnsi" w:hAnsiTheme="minorHAnsi"/>
          <w:sz w:val="18"/>
          <w:lang w:val="en-US"/>
        </w:rPr>
        <w:t>(</w:t>
      </w:r>
      <w:proofErr w:type="gramStart"/>
      <w:r w:rsidRPr="003808B5">
        <w:rPr>
          <w:rFonts w:asciiTheme="minorHAnsi" w:hAnsiTheme="minorHAnsi"/>
          <w:sz w:val="18"/>
          <w:lang w:val="en-US"/>
        </w:rPr>
        <w:t>small</w:t>
      </w:r>
      <w:proofErr w:type="gramEnd"/>
      <w:r w:rsidRPr="003808B5">
        <w:rPr>
          <w:rFonts w:asciiTheme="minorHAnsi" w:hAnsiTheme="minorHAnsi"/>
          <w:sz w:val="18"/>
          <w:lang w:val="en-US"/>
        </w:rPr>
        <w:t xml:space="preserve"> and medium enterprises)</w:t>
      </w:r>
    </w:p>
    <w:p w:rsidR="001E56E8" w:rsidRPr="003808B5" w:rsidRDefault="0072665B" w:rsidP="000B3228">
      <w:pPr>
        <w:pStyle w:val="Naimenovanie"/>
        <w:spacing w:before="0" w:after="0"/>
        <w:jc w:val="right"/>
        <w:rPr>
          <w:rFonts w:asciiTheme="minorHAnsi" w:hAnsiTheme="minorHAnsi"/>
          <w:b w:val="0"/>
          <w:sz w:val="18"/>
          <w:lang w:val="kk-KZ"/>
        </w:rPr>
      </w:pPr>
      <w:proofErr w:type="gramStart"/>
      <w:r w:rsidRPr="003808B5">
        <w:rPr>
          <w:rFonts w:asciiTheme="minorHAnsi" w:hAnsiTheme="minorHAnsi"/>
          <w:b w:val="0"/>
          <w:sz w:val="14"/>
          <w:lang w:val="en-US"/>
        </w:rPr>
        <w:t>the</w:t>
      </w:r>
      <w:proofErr w:type="gramEnd"/>
      <w:r w:rsidRPr="003808B5">
        <w:rPr>
          <w:rFonts w:asciiTheme="minorHAnsi" w:hAnsiTheme="minorHAnsi"/>
          <w:b w:val="0"/>
          <w:sz w:val="14"/>
          <w:lang w:val="en-US"/>
        </w:rPr>
        <w:t xml:space="preserve"> </w:t>
      </w:r>
      <w:r w:rsidR="001E56E8" w:rsidRPr="003808B5">
        <w:rPr>
          <w:rFonts w:asciiTheme="minorHAnsi" w:hAnsiTheme="minorHAnsi"/>
          <w:b w:val="0"/>
          <w:sz w:val="14"/>
          <w:lang w:val="en-US"/>
        </w:rPr>
        <w:t>relevant quarter of the last year</w:t>
      </w:r>
    </w:p>
    <w:p w:rsidR="0072665B" w:rsidRPr="003808B5" w:rsidRDefault="001F31B4" w:rsidP="000B3228">
      <w:pPr>
        <w:pStyle w:val="ac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  <w:r w:rsidRPr="003808B5">
        <w:rPr>
          <w:rFonts w:asciiTheme="minorHAnsi" w:hAnsiTheme="minorHAnsi" w:cs="Calibri"/>
          <w:noProof/>
          <w:sz w:val="20"/>
        </w:rPr>
        <w:lastRenderedPageBreak/>
        <w:drawing>
          <wp:inline distT="0" distB="0" distL="0" distR="0">
            <wp:extent cx="6010275" cy="51816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4C0F" w:rsidRPr="003808B5" w:rsidRDefault="00564105" w:rsidP="002F1672">
      <w:pPr>
        <w:pStyle w:val="ac"/>
        <w:widowControl w:val="0"/>
        <w:tabs>
          <w:tab w:val="left" w:pos="373"/>
        </w:tabs>
        <w:spacing w:before="120" w:after="120"/>
        <w:jc w:val="both"/>
        <w:rPr>
          <w:rFonts w:asciiTheme="minorHAnsi" w:hAnsiTheme="minorHAnsi" w:cs="Calibri"/>
          <w:sz w:val="20"/>
          <w:lang w:val="en-GB"/>
        </w:rPr>
      </w:pPr>
      <w:r w:rsidRPr="003808B5">
        <w:rPr>
          <w:rFonts w:asciiTheme="minorHAnsi" w:hAnsiTheme="minorHAnsi" w:cs="Calibri"/>
          <w:sz w:val="20"/>
          <w:lang w:val="en-GB"/>
        </w:rPr>
        <w:t>Pric</w:t>
      </w:r>
      <w:r w:rsidR="00E94C0F" w:rsidRPr="003808B5">
        <w:rPr>
          <w:rFonts w:asciiTheme="minorHAnsi" w:hAnsiTheme="minorHAnsi" w:cs="Calibri"/>
          <w:sz w:val="20"/>
          <w:lang w:val="en-GB"/>
        </w:rPr>
        <w:t>es statistics</w:t>
      </w:r>
    </w:p>
    <w:p w:rsidR="00740C7D" w:rsidRPr="003808B5" w:rsidRDefault="00740C7D" w:rsidP="00740C7D">
      <w:pPr>
        <w:pStyle w:val="aff3"/>
        <w:spacing w:before="0" w:after="0"/>
        <w:rPr>
          <w:rFonts w:ascii="Calibri" w:hAnsi="Calibri" w:cs="Arial"/>
          <w:sz w:val="18"/>
          <w:szCs w:val="18"/>
          <w:lang w:val="en-US"/>
        </w:rPr>
      </w:pPr>
      <w:r w:rsidRPr="003808B5">
        <w:rPr>
          <w:rFonts w:ascii="Calibri" w:hAnsi="Calibri" w:cs="Arial"/>
          <w:sz w:val="18"/>
          <w:szCs w:val="18"/>
          <w:lang w:val="en-US"/>
        </w:rPr>
        <w:t>Consumer price index in February 2021</w:t>
      </w:r>
    </w:p>
    <w:p w:rsidR="00740C7D" w:rsidRPr="003808B5" w:rsidRDefault="00740C7D" w:rsidP="00740C7D">
      <w:pPr>
        <w:pStyle w:val="a6"/>
        <w:rPr>
          <w:rFonts w:ascii="Calibri" w:hAnsi="Calibri" w:cs="Arial"/>
          <w:sz w:val="14"/>
          <w:szCs w:val="14"/>
        </w:rPr>
      </w:pPr>
      <w:proofErr w:type="gramStart"/>
      <w:r w:rsidRPr="003808B5">
        <w:rPr>
          <w:rFonts w:ascii="Calibri" w:hAnsi="Calibri" w:cs="Arial"/>
          <w:sz w:val="14"/>
          <w:szCs w:val="14"/>
          <w:lang w:val="en-GB"/>
        </w:rPr>
        <w:t>in</w:t>
      </w:r>
      <w:proofErr w:type="gramEnd"/>
      <w:r w:rsidRPr="003808B5">
        <w:rPr>
          <w:rFonts w:ascii="Calibri" w:hAnsi="Calibri" w:cs="Arial"/>
          <w:sz w:val="14"/>
          <w:szCs w:val="14"/>
          <w:lang w:val="en-GB"/>
        </w:rPr>
        <w:t xml:space="preserve">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740C7D" w:rsidRPr="003808B5" w:rsidTr="001205B8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Marketable services for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population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fd"/>
              <w:spacing w:before="120" w:after="80"/>
              <w:jc w:val="center"/>
              <w:rPr>
                <w:b/>
                <w:snapToGrid w:val="0"/>
                <w:sz w:val="14"/>
                <w:szCs w:val="14"/>
                <w:lang w:val="en-US"/>
              </w:rPr>
            </w:pPr>
            <w:r w:rsidRPr="003808B5">
              <w:rPr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b/>
                <w:bCs/>
                <w:sz w:val="14"/>
                <w:szCs w:val="14"/>
                <w:lang w:val="en-GB"/>
              </w:rPr>
            </w:pPr>
            <w:r w:rsidRPr="003808B5">
              <w:rPr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Аktob</w:t>
            </w:r>
            <w:r w:rsidRPr="003808B5">
              <w:rPr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Мang</w:t>
            </w:r>
            <w:r w:rsidRPr="003808B5">
              <w:rPr>
                <w:sz w:val="14"/>
                <w:szCs w:val="14"/>
                <w:lang w:val="en-US"/>
              </w:rPr>
              <w:t>y</w:t>
            </w:r>
            <w:r w:rsidRPr="003808B5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Soltu</w:t>
            </w:r>
            <w:r w:rsidRPr="003808B5">
              <w:rPr>
                <w:sz w:val="14"/>
                <w:szCs w:val="14"/>
                <w:lang w:val="en-US"/>
              </w:rPr>
              <w:t>s</w:t>
            </w:r>
            <w:r w:rsidRPr="003808B5">
              <w:rPr>
                <w:sz w:val="14"/>
                <w:szCs w:val="14"/>
                <w:lang w:val="en-GB"/>
              </w:rPr>
              <w:t>t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kk-KZ"/>
              </w:rPr>
            </w:pPr>
            <w:r w:rsidRPr="003808B5">
              <w:rPr>
                <w:sz w:val="14"/>
                <w:szCs w:val="14"/>
                <w:lang w:val="en-GB"/>
              </w:rPr>
              <w:t>Turk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740C7D" w:rsidRPr="003808B5" w:rsidRDefault="00740C7D" w:rsidP="001205B8">
            <w:pPr>
              <w:pStyle w:val="afd"/>
              <w:spacing w:before="120" w:after="80"/>
              <w:jc w:val="center"/>
              <w:rPr>
                <w:b/>
                <w:snapToGrid w:val="0"/>
                <w:sz w:val="14"/>
                <w:szCs w:val="14"/>
                <w:lang w:val="en-US"/>
              </w:rPr>
            </w:pPr>
            <w:r w:rsidRPr="003808B5">
              <w:rPr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b/>
                <w:bCs/>
                <w:sz w:val="14"/>
                <w:szCs w:val="14"/>
                <w:lang w:val="en-GB"/>
              </w:rPr>
            </w:pPr>
            <w:r w:rsidRPr="003808B5">
              <w:rPr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Аktob</w:t>
            </w:r>
            <w:r w:rsidRPr="003808B5">
              <w:rPr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lastRenderedPageBreak/>
              <w:t>Кaragandy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Soltu</w:t>
            </w:r>
            <w:r w:rsidRPr="003808B5">
              <w:rPr>
                <w:sz w:val="14"/>
                <w:szCs w:val="14"/>
                <w:lang w:val="en-US"/>
              </w:rPr>
              <w:t>s</w:t>
            </w:r>
            <w:r w:rsidRPr="003808B5">
              <w:rPr>
                <w:sz w:val="14"/>
                <w:szCs w:val="14"/>
                <w:lang w:val="en-GB"/>
              </w:rPr>
              <w:t>t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kk-KZ"/>
              </w:rPr>
            </w:pPr>
            <w:r w:rsidRPr="003808B5">
              <w:rPr>
                <w:sz w:val="14"/>
                <w:szCs w:val="14"/>
                <w:lang w:val="en-GB"/>
              </w:rPr>
              <w:t>Turk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</w:tbl>
    <w:p w:rsidR="00740C7D" w:rsidRPr="003808B5" w:rsidRDefault="00740C7D" w:rsidP="00740C7D">
      <w:pPr>
        <w:pStyle w:val="ac"/>
        <w:spacing w:before="120"/>
        <w:rPr>
          <w:rFonts w:ascii="Calibri" w:hAnsi="Calibri" w:cs="Arial"/>
          <w:sz w:val="18"/>
          <w:szCs w:val="18"/>
          <w:lang w:val="en-US"/>
        </w:rPr>
      </w:pPr>
      <w:r w:rsidRPr="003808B5">
        <w:rPr>
          <w:rFonts w:ascii="Calibri" w:hAnsi="Calibri" w:cs="Arial"/>
          <w:sz w:val="18"/>
          <w:szCs w:val="18"/>
          <w:lang w:val="en-GB"/>
        </w:rPr>
        <w:t>Value of subsistence level in</w:t>
      </w:r>
      <w:r w:rsidRPr="003808B5">
        <w:rPr>
          <w:rFonts w:ascii="Calibri" w:hAnsi="Calibri" w:cs="Arial"/>
          <w:sz w:val="18"/>
          <w:szCs w:val="18"/>
          <w:lang w:val="en-US"/>
        </w:rPr>
        <w:t xml:space="preserve"> February</w:t>
      </w:r>
      <w:r w:rsidRPr="003808B5">
        <w:rPr>
          <w:rFonts w:ascii="Calibri" w:hAnsi="Calibri" w:cs="Arial"/>
          <w:sz w:val="18"/>
          <w:szCs w:val="18"/>
          <w:lang w:val="en-GB"/>
        </w:rPr>
        <w:t xml:space="preserve"> 20</w:t>
      </w:r>
      <w:r w:rsidRPr="003808B5">
        <w:rPr>
          <w:rFonts w:ascii="Calibri" w:hAnsi="Calibri" w:cs="Arial"/>
          <w:sz w:val="18"/>
          <w:szCs w:val="18"/>
          <w:lang w:val="en-US"/>
        </w:rPr>
        <w:t>21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740C7D" w:rsidRPr="00C0141E" w:rsidTr="001205B8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C7D" w:rsidRPr="003808B5" w:rsidRDefault="00740C7D" w:rsidP="001205B8">
            <w:pPr>
              <w:pStyle w:val="a6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percent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b/>
                <w:bCs/>
                <w:sz w:val="14"/>
                <w:szCs w:val="14"/>
                <w:lang w:val="en-GB"/>
              </w:rPr>
            </w:pPr>
            <w:r w:rsidRPr="003808B5">
              <w:rPr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34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228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286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Аktob</w:t>
            </w:r>
            <w:r w:rsidRPr="003808B5">
              <w:rPr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30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965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34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442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021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31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259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31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760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32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760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309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32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757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39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356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672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Soltu</w:t>
            </w:r>
            <w:r w:rsidRPr="003808B5">
              <w:rPr>
                <w:sz w:val="14"/>
                <w:szCs w:val="14"/>
                <w:lang w:val="en-US"/>
              </w:rPr>
              <w:t>s</w:t>
            </w:r>
            <w:r w:rsidRPr="003808B5">
              <w:rPr>
                <w:sz w:val="14"/>
                <w:szCs w:val="14"/>
                <w:lang w:val="en-GB"/>
              </w:rPr>
              <w:t>t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32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319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kk-KZ"/>
              </w:rPr>
            </w:pPr>
            <w:r w:rsidRPr="003808B5">
              <w:rPr>
                <w:sz w:val="14"/>
                <w:szCs w:val="14"/>
                <w:lang w:val="en-GB"/>
              </w:rPr>
              <w:t>Turk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33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119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34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620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37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836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36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536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740C7D" w:rsidRPr="003808B5" w:rsidTr="001205B8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740C7D" w:rsidRPr="003808B5" w:rsidRDefault="00740C7D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32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Calibri"/>
                <w:sz w:val="14"/>
                <w:szCs w:val="14"/>
              </w:rPr>
              <w:t>162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94</w:t>
            </w:r>
            <w:r w:rsidRPr="003808B5">
              <w:rPr>
                <w:rFonts w:ascii="Calibri" w:hAnsi="Calibri" w:cs="Calibri"/>
                <w:sz w:val="14"/>
                <w:szCs w:val="14"/>
                <w:lang w:val="kk-KZ"/>
              </w:rPr>
              <w:t>,0</w:t>
            </w:r>
          </w:p>
        </w:tc>
      </w:tr>
    </w:tbl>
    <w:p w:rsidR="00740C7D" w:rsidRPr="003808B5" w:rsidRDefault="00740C7D" w:rsidP="00740C7D">
      <w:pPr>
        <w:pStyle w:val="ac"/>
        <w:spacing w:before="0" w:after="0"/>
        <w:rPr>
          <w:rFonts w:ascii="Calibri" w:hAnsi="Calibri" w:cs="Arial"/>
          <w:sz w:val="18"/>
          <w:szCs w:val="18"/>
          <w:lang w:val="en-US"/>
        </w:rPr>
      </w:pPr>
      <w:r w:rsidRPr="003808B5">
        <w:rPr>
          <w:rFonts w:ascii="Calibri" w:hAnsi="Calibri" w:cs="Arial"/>
          <w:sz w:val="18"/>
          <w:szCs w:val="18"/>
          <w:lang w:val="en-GB"/>
        </w:rPr>
        <w:t>Price index of industrial production enterprises in</w:t>
      </w:r>
      <w:r w:rsidRPr="003808B5">
        <w:rPr>
          <w:rFonts w:ascii="Calibri" w:hAnsi="Calibri" w:cs="Arial"/>
          <w:snapToGrid w:val="0"/>
          <w:sz w:val="18"/>
          <w:szCs w:val="18"/>
          <w:lang w:val="en-US"/>
        </w:rPr>
        <w:t xml:space="preserve"> </w:t>
      </w:r>
      <w:r w:rsidRPr="003808B5">
        <w:rPr>
          <w:rFonts w:ascii="Calibri" w:hAnsi="Calibri" w:cs="Arial"/>
          <w:sz w:val="18"/>
          <w:szCs w:val="18"/>
          <w:lang w:val="en-US"/>
        </w:rPr>
        <w:t xml:space="preserve">February </w:t>
      </w:r>
      <w:r w:rsidRPr="003808B5">
        <w:rPr>
          <w:rFonts w:ascii="Calibri" w:hAnsi="Calibri" w:cs="Arial"/>
          <w:sz w:val="18"/>
          <w:szCs w:val="18"/>
          <w:lang w:val="en-GB"/>
        </w:rPr>
        <w:t>20</w:t>
      </w:r>
      <w:r w:rsidRPr="003808B5">
        <w:rPr>
          <w:rFonts w:ascii="Calibri" w:hAnsi="Calibri" w:cs="Arial"/>
          <w:sz w:val="18"/>
          <w:szCs w:val="18"/>
          <w:lang w:val="en-US"/>
        </w:rPr>
        <w:t>21</w:t>
      </w:r>
    </w:p>
    <w:p w:rsidR="00740C7D" w:rsidRPr="003808B5" w:rsidRDefault="00740C7D" w:rsidP="00740C7D">
      <w:pPr>
        <w:pStyle w:val="a6"/>
        <w:rPr>
          <w:rFonts w:ascii="Calibri" w:hAnsi="Calibri" w:cs="Arial"/>
          <w:sz w:val="14"/>
          <w:szCs w:val="14"/>
          <w:lang w:val="en-US"/>
        </w:rPr>
      </w:pPr>
      <w:r w:rsidRPr="003808B5">
        <w:rPr>
          <w:rFonts w:ascii="Calibri" w:hAnsi="Calibri" w:cs="Arial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740C7D" w:rsidRPr="003808B5" w:rsidTr="001205B8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O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Tahoma"/>
                <w:sz w:val="14"/>
                <w:szCs w:val="14"/>
                <w:lang w:val="en-US"/>
              </w:rPr>
              <w:t>I</w:t>
            </w:r>
            <w:r w:rsidRPr="003808B5">
              <w:rPr>
                <w:rFonts w:ascii="Calibri" w:hAnsi="Calibri" w:cs="Tahoma"/>
                <w:sz w:val="14"/>
                <w:szCs w:val="14"/>
              </w:rPr>
              <w:t>ndustrial services</w:t>
            </w:r>
          </w:p>
        </w:tc>
      </w:tr>
      <w:tr w:rsidR="00740C7D" w:rsidRPr="003808B5" w:rsidTr="001205B8">
        <w:trPr>
          <w:cantSplit/>
          <w:trHeight w:val="303"/>
        </w:trPr>
        <w:tc>
          <w:tcPr>
            <w:tcW w:w="10065" w:type="dxa"/>
            <w:gridSpan w:val="4"/>
            <w:tcBorders>
              <w:top w:val="single" w:sz="4" w:space="0" w:color="auto"/>
            </w:tcBorders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 w:cs="Arial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119,4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  <w:r w:rsidRPr="003808B5">
              <w:rPr>
                <w:rFonts w:ascii="Calibri" w:hAnsi="Calibri" w:cs="Calibri"/>
                <w:b/>
                <w:sz w:val="14"/>
                <w:szCs w:val="14"/>
              </w:rPr>
              <w:t>101,0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740C7D" w:rsidRPr="003808B5" w:rsidTr="001205B8">
        <w:trPr>
          <w:cantSplit/>
          <w:trHeight w:val="319"/>
        </w:trPr>
        <w:tc>
          <w:tcPr>
            <w:tcW w:w="10065" w:type="dxa"/>
            <w:gridSpan w:val="4"/>
            <w:vAlign w:val="center"/>
          </w:tcPr>
          <w:p w:rsidR="00740C7D" w:rsidRPr="003808B5" w:rsidRDefault="00740C7D" w:rsidP="001205B8">
            <w:pPr>
              <w:pStyle w:val="a7"/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3808B5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693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2694" w:type="dxa"/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740C7D" w:rsidRPr="003808B5" w:rsidTr="001205B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740C7D" w:rsidRPr="003808B5" w:rsidRDefault="00740C7D" w:rsidP="001205B8">
            <w:pPr>
              <w:ind w:firstLine="0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740C7D" w:rsidRPr="003808B5" w:rsidRDefault="00740C7D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</w:tbl>
    <w:p w:rsidR="00A2119B" w:rsidRPr="003808B5" w:rsidRDefault="009B1DD5" w:rsidP="001F2CA6">
      <w:pPr>
        <w:pStyle w:val="ac"/>
        <w:pageBreakBefore/>
        <w:widowControl w:val="0"/>
        <w:spacing w:before="120" w:after="120"/>
        <w:jc w:val="both"/>
        <w:rPr>
          <w:rFonts w:asciiTheme="minorHAnsi" w:hAnsiTheme="minorHAnsi"/>
          <w:sz w:val="20"/>
          <w:lang w:val="en-US"/>
        </w:rPr>
      </w:pPr>
      <w:r w:rsidRPr="003808B5">
        <w:rPr>
          <w:rFonts w:asciiTheme="minorHAnsi" w:hAnsiTheme="minorHAnsi"/>
          <w:sz w:val="20"/>
          <w:lang w:val="en-US"/>
        </w:rPr>
        <w:lastRenderedPageBreak/>
        <w:t>Investment statistics</w:t>
      </w:r>
    </w:p>
    <w:p w:rsidR="001F3639" w:rsidRPr="003808B5" w:rsidRDefault="001F3639" w:rsidP="001F3639">
      <w:pPr>
        <w:pStyle w:val="ac"/>
        <w:spacing w:before="0" w:after="0"/>
        <w:rPr>
          <w:rFonts w:ascii="Calibri" w:hAnsi="Calibri"/>
          <w:sz w:val="18"/>
          <w:szCs w:val="18"/>
          <w:lang w:val="kk-KZ"/>
        </w:rPr>
      </w:pPr>
      <w:r w:rsidRPr="003808B5">
        <w:rPr>
          <w:rFonts w:ascii="Calibri" w:hAnsi="Calibri"/>
          <w:sz w:val="18"/>
          <w:szCs w:val="18"/>
          <w:lang w:val="en-GB"/>
        </w:rPr>
        <w:t>Utilisation of fixed capital investments</w:t>
      </w:r>
    </w:p>
    <w:p w:rsidR="001F3639" w:rsidRPr="003808B5" w:rsidRDefault="001F3639" w:rsidP="001F3639">
      <w:pPr>
        <w:rPr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913"/>
        <w:gridCol w:w="2481"/>
        <w:gridCol w:w="3119"/>
      </w:tblGrid>
      <w:tr w:rsidR="001F3639" w:rsidRPr="003808B5" w:rsidTr="00811935"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639" w:rsidRPr="003808B5" w:rsidRDefault="001F3639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639" w:rsidRPr="003808B5" w:rsidRDefault="001F3639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February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3808B5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639" w:rsidRPr="003808B5" w:rsidRDefault="001F3639" w:rsidP="001205B8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3808B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February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2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3808B5">
              <w:rPr>
                <w:rFonts w:ascii="Calibri" w:hAnsi="Calibri"/>
                <w:sz w:val="14"/>
                <w:szCs w:val="14"/>
              </w:rPr>
              <w:t>20</w:t>
            </w:r>
          </w:p>
        </w:tc>
      </w:tr>
      <w:tr w:rsidR="001F3639" w:rsidRPr="00C0141E" w:rsidTr="00811935"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639" w:rsidRPr="003808B5" w:rsidRDefault="001F3639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639" w:rsidRPr="003808B5" w:rsidRDefault="001F3639" w:rsidP="001205B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639" w:rsidRPr="003808B5" w:rsidRDefault="001F3639" w:rsidP="001205B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3639" w:rsidRPr="003808B5" w:rsidRDefault="001F3639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1F3639" w:rsidRPr="003808B5" w:rsidTr="00811935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pStyle w:val="afd"/>
              <w:ind w:firstLine="0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1 191 306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79,7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49 581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4,2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Аktob</w:t>
            </w:r>
            <w:r w:rsidRPr="003808B5">
              <w:rPr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56 876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4,8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108,8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48 106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4,0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112,1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349 824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29,4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48,8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43 260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42,8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34 193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2,9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152,0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96 647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8,1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128,5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43 016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124,6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25 319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107,8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Мang</w:t>
            </w:r>
            <w:r w:rsidRPr="003808B5">
              <w:rPr>
                <w:sz w:val="14"/>
                <w:szCs w:val="14"/>
                <w:lang w:val="en-US"/>
              </w:rPr>
              <w:t>y</w:t>
            </w:r>
            <w:r w:rsidRPr="003808B5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61 384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5,1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94,6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23 208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92,5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Soltu</w:t>
            </w:r>
            <w:r w:rsidRPr="003808B5">
              <w:rPr>
                <w:sz w:val="14"/>
                <w:szCs w:val="14"/>
                <w:lang w:val="en-US"/>
              </w:rPr>
              <w:t>s</w:t>
            </w:r>
            <w:r w:rsidRPr="003808B5">
              <w:rPr>
                <w:sz w:val="14"/>
                <w:szCs w:val="14"/>
                <w:lang w:val="en-GB"/>
              </w:rPr>
              <w:t>t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23 081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112,2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kk-KZ"/>
              </w:rPr>
            </w:pPr>
            <w:r w:rsidRPr="003808B5">
              <w:rPr>
                <w:sz w:val="14"/>
                <w:szCs w:val="14"/>
                <w:lang w:val="en-GB"/>
              </w:rPr>
              <w:t>Turk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38 980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3,3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136,5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67 448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5,7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111,1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89 381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7,5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116,4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115 145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9,7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120,5</w:t>
            </w:r>
          </w:p>
        </w:tc>
      </w:tr>
      <w:tr w:rsidR="001F3639" w:rsidRPr="003808B5" w:rsidTr="0081193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639" w:rsidRPr="003808B5" w:rsidRDefault="001F36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>25 857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2,2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3639" w:rsidRPr="003808B5" w:rsidRDefault="001F3639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223,5</w:t>
            </w:r>
          </w:p>
        </w:tc>
      </w:tr>
    </w:tbl>
    <w:p w:rsidR="009B0F7D" w:rsidRPr="003808B5" w:rsidRDefault="009B0F7D" w:rsidP="002F1672">
      <w:pPr>
        <w:pStyle w:val="ac"/>
        <w:spacing w:before="120" w:after="120"/>
        <w:jc w:val="both"/>
        <w:rPr>
          <w:rFonts w:asciiTheme="minorHAnsi" w:hAnsiTheme="minorHAnsi" w:cs="Calibri"/>
          <w:sz w:val="20"/>
          <w:lang w:val="en-US"/>
        </w:rPr>
      </w:pPr>
      <w:r w:rsidRPr="003808B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Enterprises statistic</w:t>
      </w:r>
      <w:r w:rsidR="00F90EF4" w:rsidRPr="003808B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</w:t>
      </w:r>
    </w:p>
    <w:p w:rsidR="00F62A39" w:rsidRPr="003808B5" w:rsidRDefault="00F62A39" w:rsidP="0023107B">
      <w:pPr>
        <w:pStyle w:val="ac"/>
        <w:spacing w:before="0"/>
        <w:rPr>
          <w:rFonts w:ascii="Calibri" w:hAnsi="Calibri" w:cs="Arial"/>
          <w:bCs/>
          <w:sz w:val="18"/>
          <w:szCs w:val="18"/>
          <w:lang w:val="en-US"/>
        </w:rPr>
      </w:pPr>
      <w:r w:rsidRPr="003808B5">
        <w:rPr>
          <w:rFonts w:ascii="Calibri" w:hAnsi="Calibri" w:cs="Arial"/>
          <w:sz w:val="18"/>
          <w:szCs w:val="18"/>
          <w:lang w:val="en-US"/>
        </w:rPr>
        <w:t>Registered juridical persons by regions and activity</w:t>
      </w:r>
    </w:p>
    <w:p w:rsidR="00F62A39" w:rsidRPr="003808B5" w:rsidRDefault="00F62A39" w:rsidP="00F62A39">
      <w:pPr>
        <w:pStyle w:val="a6"/>
        <w:spacing w:after="60"/>
        <w:rPr>
          <w:rFonts w:ascii="Calibri" w:hAnsi="Calibri" w:cs="Arial"/>
          <w:sz w:val="14"/>
          <w:szCs w:val="14"/>
          <w:lang w:val="en-US"/>
        </w:rPr>
      </w:pPr>
      <w:proofErr w:type="gramStart"/>
      <w:r w:rsidRPr="003808B5">
        <w:rPr>
          <w:rFonts w:ascii="Calibri" w:hAnsi="Calibri" w:cs="Arial"/>
          <w:sz w:val="14"/>
          <w:szCs w:val="14"/>
          <w:lang w:val="en-US"/>
        </w:rPr>
        <w:t>as</w:t>
      </w:r>
      <w:proofErr w:type="gramEnd"/>
      <w:r w:rsidRPr="003808B5">
        <w:rPr>
          <w:rFonts w:ascii="Calibri" w:hAnsi="Calibri" w:cs="Arial"/>
          <w:sz w:val="14"/>
          <w:szCs w:val="14"/>
          <w:lang w:val="en-US"/>
        </w:rPr>
        <w:t xml:space="preserve"> of 01.0</w:t>
      </w:r>
      <w:r w:rsidRPr="003808B5">
        <w:rPr>
          <w:rFonts w:ascii="Calibri" w:hAnsi="Calibri" w:cs="Arial"/>
          <w:sz w:val="14"/>
          <w:szCs w:val="14"/>
          <w:lang w:val="kk-KZ"/>
        </w:rPr>
        <w:t>3</w:t>
      </w:r>
      <w:r w:rsidRPr="003808B5">
        <w:rPr>
          <w:rFonts w:ascii="Calibri" w:hAnsi="Calibri" w:cs="Arial"/>
          <w:sz w:val="14"/>
          <w:szCs w:val="14"/>
          <w:lang w:val="en-US"/>
        </w:rPr>
        <w:t>.20</w:t>
      </w:r>
      <w:r w:rsidRPr="003808B5">
        <w:rPr>
          <w:rFonts w:ascii="Calibri" w:hAnsi="Calibri" w:cs="Arial"/>
          <w:sz w:val="14"/>
          <w:szCs w:val="14"/>
          <w:lang w:val="kk-KZ"/>
        </w:rPr>
        <w:t>2</w:t>
      </w:r>
      <w:r w:rsidRPr="003808B5"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F62A39" w:rsidRPr="003808B5" w:rsidTr="001205B8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Among which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of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in liquidation process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pStyle w:val="afd"/>
              <w:ind w:firstLine="0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463 015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335 185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46 262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168 521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120 402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5 903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14 327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11 026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6 706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3 544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Аktob</w:t>
            </w:r>
            <w:r w:rsidRPr="003808B5">
              <w:rPr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18 483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13 956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1 838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6 760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5 358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23 895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16 729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1 761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8 869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6 099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13 467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9 846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1 444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4 471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3 931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162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11 441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8 476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5 138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2 638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193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13 727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10 048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1 749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4 521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3 778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62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31 263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23 043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1 446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11 326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10 271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414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14 302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11 355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7 285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3 378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410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10 864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8 269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4 270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3 283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190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Мang</w:t>
            </w:r>
            <w:r w:rsidRPr="003808B5">
              <w:rPr>
                <w:sz w:val="14"/>
                <w:szCs w:val="14"/>
                <w:lang w:val="en-US"/>
              </w:rPr>
              <w:t>y</w:t>
            </w:r>
            <w:r w:rsidRPr="003808B5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15 717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11 498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1 065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4 821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5 612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436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16 771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13 375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1 230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7 406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4 739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175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Soltu</w:t>
            </w:r>
            <w:r w:rsidRPr="003808B5">
              <w:rPr>
                <w:sz w:val="14"/>
                <w:szCs w:val="14"/>
                <w:lang w:val="en-US"/>
              </w:rPr>
              <w:t>s</w:t>
            </w:r>
            <w:r w:rsidRPr="003808B5">
              <w:rPr>
                <w:sz w:val="14"/>
                <w:szCs w:val="14"/>
                <w:lang w:val="en-GB"/>
              </w:rPr>
              <w:t>t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10 251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8 192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5 380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2 364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148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kk-KZ"/>
              </w:rPr>
            </w:pPr>
            <w:r w:rsidRPr="003808B5">
              <w:rPr>
                <w:sz w:val="14"/>
                <w:szCs w:val="14"/>
                <w:lang w:val="en-GB"/>
              </w:rPr>
              <w:t>Turk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15 596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12 556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1 315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6 719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4 522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21 793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16 060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1 249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10 137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4 674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310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US"/>
              </w:rPr>
              <w:t>Nur-Sultan</w:t>
            </w:r>
            <w:r w:rsidRPr="003808B5">
              <w:rPr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78 819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57 986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8 005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25 701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24 280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1 863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127 804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84 895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19 607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42 050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23 238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1 013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24 495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17 875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2 221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6 961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8 693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76</w:t>
            </w:r>
          </w:p>
        </w:tc>
      </w:tr>
    </w:tbl>
    <w:p w:rsidR="00F62A39" w:rsidRPr="003808B5" w:rsidRDefault="00F62A39" w:rsidP="0023107B">
      <w:pPr>
        <w:pStyle w:val="ac"/>
        <w:spacing w:before="120"/>
        <w:rPr>
          <w:rFonts w:ascii="Calibri" w:hAnsi="Calibri" w:cs="Arial"/>
          <w:bCs/>
          <w:sz w:val="18"/>
          <w:szCs w:val="18"/>
          <w:lang w:val="kk-KZ"/>
        </w:rPr>
      </w:pPr>
      <w:r w:rsidRPr="003808B5">
        <w:rPr>
          <w:rFonts w:ascii="Calibri" w:hAnsi="Calibri" w:cs="Arial"/>
          <w:sz w:val="18"/>
          <w:szCs w:val="18"/>
          <w:lang w:val="en-US"/>
        </w:rPr>
        <w:t>Registered juridical persons by regions and</w:t>
      </w:r>
      <w:r w:rsidRPr="003808B5">
        <w:rPr>
          <w:rFonts w:ascii="Calibri" w:hAnsi="Calibri" w:cs="Arial"/>
          <w:bCs/>
          <w:sz w:val="18"/>
          <w:szCs w:val="18"/>
          <w:lang w:val="en-US"/>
        </w:rPr>
        <w:t xml:space="preserve"> ownership’s forms</w:t>
      </w:r>
    </w:p>
    <w:p w:rsidR="00F62A39" w:rsidRPr="003808B5" w:rsidRDefault="00F62A39" w:rsidP="00F62A39">
      <w:pPr>
        <w:pStyle w:val="a6"/>
        <w:spacing w:after="60"/>
        <w:rPr>
          <w:rFonts w:ascii="Calibri" w:hAnsi="Calibri" w:cs="Arial"/>
          <w:sz w:val="14"/>
          <w:szCs w:val="14"/>
          <w:lang w:val="en-US"/>
        </w:rPr>
      </w:pPr>
      <w:proofErr w:type="gramStart"/>
      <w:r w:rsidRPr="003808B5">
        <w:rPr>
          <w:rFonts w:ascii="Calibri" w:hAnsi="Calibri" w:cs="Arial"/>
          <w:sz w:val="14"/>
          <w:szCs w:val="14"/>
          <w:lang w:val="en-US"/>
        </w:rPr>
        <w:t>as</w:t>
      </w:r>
      <w:proofErr w:type="gramEnd"/>
      <w:r w:rsidRPr="003808B5">
        <w:rPr>
          <w:rFonts w:ascii="Calibri" w:hAnsi="Calibri" w:cs="Arial"/>
          <w:sz w:val="14"/>
          <w:szCs w:val="14"/>
          <w:lang w:val="en-US"/>
        </w:rPr>
        <w:t xml:space="preserve"> of 01.0</w:t>
      </w:r>
      <w:r w:rsidRPr="003808B5">
        <w:rPr>
          <w:rFonts w:ascii="Calibri" w:hAnsi="Calibri" w:cs="Arial"/>
          <w:sz w:val="14"/>
          <w:szCs w:val="14"/>
          <w:lang w:val="kk-KZ"/>
        </w:rPr>
        <w:t>3</w:t>
      </w:r>
      <w:r w:rsidRPr="003808B5">
        <w:rPr>
          <w:rFonts w:ascii="Calibri" w:hAnsi="Calibri" w:cs="Arial"/>
          <w:sz w:val="14"/>
          <w:szCs w:val="14"/>
          <w:lang w:val="en-US"/>
        </w:rPr>
        <w:t>.20</w:t>
      </w:r>
      <w:r w:rsidRPr="003808B5">
        <w:rPr>
          <w:rFonts w:ascii="Calibri" w:hAnsi="Calibri" w:cs="Arial"/>
          <w:sz w:val="14"/>
          <w:szCs w:val="14"/>
          <w:lang w:val="kk-KZ"/>
        </w:rPr>
        <w:t>2</w:t>
      </w:r>
      <w:r w:rsidRPr="003808B5"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F62A39" w:rsidRPr="00C0141E" w:rsidTr="001205B8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Of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GB"/>
              </w:rPr>
              <w:t>which</w:t>
            </w: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b/>
                <w:bCs w:val="0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foreign</w:t>
            </w:r>
          </w:p>
        </w:tc>
      </w:tr>
      <w:tr w:rsidR="00F62A39" w:rsidRPr="00C0141E" w:rsidTr="001205B8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b/>
                <w:bCs w:val="0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f0"/>
              <w:jc w:val="center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pStyle w:val="afd"/>
              <w:ind w:firstLine="0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463 015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25 367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409 066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669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11 017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28 582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14 327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2 055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11 860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412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Аktob</w:t>
            </w:r>
            <w:r w:rsidRPr="003808B5">
              <w:rPr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18 483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1 502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16 218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763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23 895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2 310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20 972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613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13 467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1 028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11 729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710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11 441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1 356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9 503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582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13 727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1 622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10 869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1 236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31 263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1 964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27 932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1 367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14 302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1 845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11 580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877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10 864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1 280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9 470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Мang</w:t>
            </w:r>
            <w:r w:rsidRPr="003808B5">
              <w:rPr>
                <w:sz w:val="14"/>
                <w:szCs w:val="14"/>
                <w:lang w:val="en-US"/>
              </w:rPr>
              <w:t>y</w:t>
            </w:r>
            <w:r w:rsidRPr="003808B5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15 717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14 046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365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861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16 771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1 312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14 827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632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Soltu</w:t>
            </w:r>
            <w:r w:rsidRPr="003808B5">
              <w:rPr>
                <w:sz w:val="14"/>
                <w:szCs w:val="14"/>
                <w:lang w:val="en-US"/>
              </w:rPr>
              <w:t>s</w:t>
            </w:r>
            <w:r w:rsidRPr="003808B5">
              <w:rPr>
                <w:sz w:val="14"/>
                <w:szCs w:val="14"/>
                <w:lang w:val="en-GB"/>
              </w:rPr>
              <w:t>t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10 251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1 434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8 218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599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kk-KZ"/>
              </w:rPr>
            </w:pPr>
            <w:r w:rsidRPr="003808B5">
              <w:rPr>
                <w:sz w:val="14"/>
                <w:szCs w:val="14"/>
                <w:lang w:val="en-GB"/>
              </w:rPr>
              <w:t>Turk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15 596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2 341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13 112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143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21 793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2 170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18 911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712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US"/>
              </w:rPr>
              <w:t>Nur-Sultan</w:t>
            </w:r>
            <w:r w:rsidRPr="003808B5">
              <w:rPr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78 819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728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73 180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1 783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4 911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127 804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1 066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113 599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4 502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13 139</w:t>
            </w:r>
          </w:p>
        </w:tc>
      </w:tr>
      <w:tr w:rsidR="00F62A39" w:rsidRPr="003808B5" w:rsidTr="001205B8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62A39" w:rsidRPr="003808B5" w:rsidRDefault="00F62A39" w:rsidP="001205B8">
            <w:pPr>
              <w:pStyle w:val="afd"/>
              <w:ind w:firstLine="0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24 495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544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23 040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497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62A39" w:rsidRPr="003808B5" w:rsidRDefault="00F62A39" w:rsidP="00F62A39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808B5">
              <w:rPr>
                <w:rFonts w:asciiTheme="minorHAnsi" w:hAnsiTheme="minorHAnsi" w:cstheme="minorHAnsi"/>
                <w:sz w:val="14"/>
                <w:szCs w:val="14"/>
              </w:rPr>
              <w:t>911</w:t>
            </w:r>
          </w:p>
        </w:tc>
      </w:tr>
    </w:tbl>
    <w:p w:rsidR="007909CE" w:rsidRPr="003808B5" w:rsidRDefault="00F90EF4" w:rsidP="001F2CA6">
      <w:pPr>
        <w:pStyle w:val="ac"/>
        <w:pageBreakBefore/>
        <w:widowControl w:val="0"/>
        <w:spacing w:before="120" w:after="120"/>
        <w:jc w:val="left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3808B5">
        <w:rPr>
          <w:rFonts w:asciiTheme="minorHAnsi" w:hAnsiTheme="minorHAnsi"/>
          <w:sz w:val="20"/>
          <w:lang w:val="en-US"/>
        </w:rPr>
        <w:lastRenderedPageBreak/>
        <w:t xml:space="preserve">Domestic trade </w:t>
      </w:r>
      <w:r w:rsidRPr="003808B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FE16F8" w:rsidRPr="003808B5" w:rsidRDefault="00FE16F8" w:rsidP="0023107B">
      <w:pPr>
        <w:pStyle w:val="ac"/>
        <w:spacing w:before="0" w:line="480" w:lineRule="auto"/>
        <w:rPr>
          <w:rFonts w:ascii="Calibri" w:hAnsi="Calibri" w:cs="Arial"/>
          <w:sz w:val="18"/>
          <w:szCs w:val="18"/>
          <w:lang w:val="en-US"/>
        </w:rPr>
      </w:pPr>
      <w:r w:rsidRPr="003808B5">
        <w:rPr>
          <w:rFonts w:ascii="Calibri" w:hAnsi="Calibri" w:cs="Arial"/>
          <w:sz w:val="18"/>
          <w:szCs w:val="18"/>
          <w:lang w:val="en-US"/>
        </w:rPr>
        <w:t xml:space="preserve">The volume of sales of goods in </w:t>
      </w:r>
      <w:r w:rsidRPr="003808B5">
        <w:rPr>
          <w:rFonts w:ascii="Calibri" w:hAnsi="Calibri" w:cs="Arial"/>
          <w:sz w:val="18"/>
          <w:szCs w:val="18"/>
          <w:lang w:val="en-GB"/>
        </w:rPr>
        <w:t>January</w:t>
      </w:r>
      <w:r w:rsidRPr="003808B5">
        <w:rPr>
          <w:rFonts w:ascii="Calibri" w:hAnsi="Calibri" w:cs="Arial"/>
          <w:sz w:val="18"/>
          <w:szCs w:val="18"/>
          <w:lang w:val="en-US"/>
        </w:rPr>
        <w:t>-February 2021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694"/>
      </w:tblGrid>
      <w:tr w:rsidR="00FE16F8" w:rsidRPr="00C0141E" w:rsidTr="00BF6098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6F8" w:rsidRPr="003808B5" w:rsidRDefault="00FE16F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F8" w:rsidRPr="003808B5" w:rsidRDefault="00FE16F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6F8" w:rsidRPr="003808B5" w:rsidRDefault="00FE16F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FE16F8" w:rsidRPr="00C0141E" w:rsidTr="00BF6098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6F8" w:rsidRPr="003808B5" w:rsidRDefault="00FE16F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F8" w:rsidRPr="003808B5" w:rsidRDefault="00FE16F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F8" w:rsidRPr="003808B5" w:rsidRDefault="00FE16F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6F8" w:rsidRPr="003808B5" w:rsidRDefault="00FE16F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6F8" w:rsidRPr="003808B5" w:rsidRDefault="00FE16F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1 601 218,7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97,0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37,0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3 252 923,4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34 929,4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46,9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53 377,4</w:t>
            </w:r>
          </w:p>
        </w:tc>
      </w:tr>
      <w:tr w:rsidR="00FE16F8" w:rsidRPr="003808B5" w:rsidTr="00BF6098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77 432,6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98,1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130 105,3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62 882,3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100,6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28,2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78 634,4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49 058,2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40,1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449 536,2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50 418,3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97,5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40,8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44 679,2</w:t>
            </w:r>
          </w:p>
        </w:tc>
      </w:tr>
      <w:tr w:rsidR="00FE16F8" w:rsidRPr="003808B5" w:rsidTr="00BF6098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46 248,3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55,3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29 462,7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157 414,3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57,8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131 270,7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48 877,7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99,1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31,4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70 353,5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43 173,1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98,0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68,5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26 285,3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27 448,4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99,8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13,5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28 463,7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54 281,0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36,7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52 618,0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34 116,6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44,5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47 008,8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20 761,7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25,2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11 632,7</w:t>
            </w:r>
          </w:p>
        </w:tc>
      </w:tr>
      <w:tr w:rsidR="00FE16F8" w:rsidRPr="003808B5" w:rsidTr="00BF6098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139 261,4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73,2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76 742,8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171 801,6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98,2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17,8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534 672,0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527 185,2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30,9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1 391 381,4</w:t>
            </w:r>
          </w:p>
        </w:tc>
      </w:tr>
      <w:tr w:rsidR="00FE16F8" w:rsidRPr="003808B5" w:rsidTr="00BF6098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6F8" w:rsidRPr="003808B5" w:rsidRDefault="00FE16F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55 928,7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  99,5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24,4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6F8" w:rsidRPr="003808B5" w:rsidRDefault="00FE16F8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96 699,5</w:t>
            </w:r>
          </w:p>
        </w:tc>
      </w:tr>
    </w:tbl>
    <w:p w:rsidR="00BF6098" w:rsidRPr="003808B5" w:rsidRDefault="00BF6098" w:rsidP="001C794B">
      <w:pPr>
        <w:pStyle w:val="ac"/>
        <w:spacing w:before="0" w:after="0"/>
        <w:jc w:val="both"/>
        <w:rPr>
          <w:rFonts w:asciiTheme="minorHAnsi" w:hAnsiTheme="minorHAnsi"/>
          <w:sz w:val="20"/>
          <w:lang w:val="en-US"/>
        </w:rPr>
      </w:pPr>
    </w:p>
    <w:p w:rsidR="005F2AEC" w:rsidRPr="003808B5" w:rsidRDefault="00F90EF4" w:rsidP="001C794B">
      <w:pPr>
        <w:pStyle w:val="ac"/>
        <w:spacing w:before="0" w:after="0"/>
        <w:jc w:val="both"/>
        <w:rPr>
          <w:rFonts w:asciiTheme="minorHAnsi" w:hAnsiTheme="minorHAnsi"/>
          <w:sz w:val="20"/>
          <w:lang w:val="en-US"/>
        </w:rPr>
      </w:pPr>
      <w:r w:rsidRPr="003808B5">
        <w:rPr>
          <w:rFonts w:asciiTheme="minorHAnsi" w:hAnsiTheme="minorHAnsi"/>
          <w:sz w:val="20"/>
          <w:lang w:val="en-US"/>
        </w:rPr>
        <w:t>Agriculture, forestry</w:t>
      </w:r>
      <w:r w:rsidR="00285563" w:rsidRPr="003808B5">
        <w:rPr>
          <w:rFonts w:asciiTheme="minorHAnsi" w:hAnsiTheme="minorHAnsi"/>
          <w:sz w:val="20"/>
          <w:lang w:val="en-US"/>
        </w:rPr>
        <w:t>, hunting</w:t>
      </w:r>
      <w:r w:rsidRPr="003808B5">
        <w:rPr>
          <w:rFonts w:asciiTheme="minorHAnsi" w:hAnsiTheme="minorHAnsi"/>
          <w:sz w:val="20"/>
          <w:lang w:val="en-US"/>
        </w:rPr>
        <w:t xml:space="preserve"> and fisheries statistics</w:t>
      </w:r>
    </w:p>
    <w:p w:rsidR="00E83F4C" w:rsidRPr="003808B5" w:rsidRDefault="00E83F4C" w:rsidP="00E83F4C">
      <w:pPr>
        <w:pStyle w:val="ac"/>
        <w:spacing w:before="120" w:line="360" w:lineRule="auto"/>
        <w:rPr>
          <w:rFonts w:ascii="Calibri" w:hAnsi="Calibri"/>
          <w:sz w:val="18"/>
          <w:szCs w:val="18"/>
          <w:lang w:val="kk-KZ"/>
        </w:rPr>
      </w:pPr>
      <w:r w:rsidRPr="003808B5">
        <w:rPr>
          <w:rFonts w:ascii="Calibri" w:hAnsi="Calibri"/>
          <w:sz w:val="18"/>
          <w:szCs w:val="18"/>
          <w:lang w:val="en-GB"/>
        </w:rPr>
        <w:t>Number of livestock and poultry as of March</w:t>
      </w:r>
      <w:r w:rsidRPr="003808B5">
        <w:rPr>
          <w:rFonts w:ascii="Calibri" w:hAnsi="Calibri"/>
          <w:sz w:val="18"/>
          <w:szCs w:val="18"/>
          <w:lang w:val="en-US"/>
        </w:rPr>
        <w:t xml:space="preserve"> </w:t>
      </w:r>
      <w:r w:rsidRPr="003808B5">
        <w:rPr>
          <w:rFonts w:ascii="Calibri" w:hAnsi="Calibri"/>
          <w:sz w:val="18"/>
          <w:szCs w:val="18"/>
          <w:lang w:val="en-GB"/>
        </w:rPr>
        <w:t xml:space="preserve">1, </w:t>
      </w:r>
      <w:r w:rsidRPr="003808B5">
        <w:rPr>
          <w:rFonts w:ascii="Calibri" w:hAnsi="Calibri"/>
          <w:sz w:val="18"/>
          <w:szCs w:val="18"/>
          <w:lang w:val="en-US"/>
        </w:rPr>
        <w:t>202</w:t>
      </w:r>
      <w:r w:rsidRPr="003808B5">
        <w:rPr>
          <w:rFonts w:ascii="Calibri" w:hAnsi="Calibri"/>
          <w:sz w:val="18"/>
          <w:szCs w:val="18"/>
          <w:lang w:val="kk-KZ"/>
        </w:rPr>
        <w:t>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E83F4C" w:rsidRPr="003808B5" w:rsidTr="00D16570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E83F4C" w:rsidRPr="003808B5" w:rsidTr="00D16570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E83F4C" w:rsidRPr="003808B5" w:rsidTr="00D16570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3808B5">
              <w:rPr>
                <w:rFonts w:ascii="Calibri" w:hAnsi="Calibri"/>
                <w:sz w:val="14"/>
                <w:szCs w:val="14"/>
              </w:rPr>
              <w:t>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3808B5">
              <w:rPr>
                <w:rFonts w:ascii="Calibri" w:hAnsi="Calibri"/>
                <w:sz w:val="14"/>
                <w:szCs w:val="14"/>
              </w:rPr>
              <w:t>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3808B5">
              <w:rPr>
                <w:rFonts w:ascii="Calibri" w:hAnsi="Calibri"/>
                <w:sz w:val="14"/>
                <w:szCs w:val="14"/>
              </w:rPr>
              <w:t>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</w:tr>
      <w:tr w:rsidR="00E83F4C" w:rsidRPr="003808B5" w:rsidTr="00D16570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8 273,0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2 997,5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4 492,1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250,0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232,0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253,5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1 132,8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474,4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570,6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256,2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635,2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339,5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271,0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264,2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485,6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235,7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455,6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269,3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1 167,5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1 117,3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543,4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527,8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3808B5">
              <w:rPr>
                <w:rFonts w:ascii="Calibri" w:hAnsi="Calibri" w:cs="Arial CYR"/>
                <w:sz w:val="14"/>
                <w:szCs w:val="14"/>
              </w:rPr>
              <w:t xml:space="preserve"> 2 </w:t>
            </w: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E83F4C" w:rsidRPr="003808B5" w:rsidTr="00D16570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4 031,0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1 599,3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2 132,8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565,0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240,5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286,4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91,0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205,9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184,6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223,0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188,3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232,9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524,3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440,1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581,6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257,6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83F4C" w:rsidRPr="003808B5" w:rsidTr="00D16570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18 375,7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7 750,6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9 685,2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409,2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485,8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440,3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3 385,7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1 804,4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1 441,0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468,6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1 057,0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525,7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479,4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2 877,6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1 547,6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1 252,7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271,8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399,1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289,7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551,3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225,6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305,3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166,3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377,7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408,9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351,8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4 421,6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1 077,0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3 001,7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1 490,4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742,4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696,7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80,5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</w:tr>
      <w:tr w:rsidR="00E83F4C" w:rsidRPr="003808B5" w:rsidTr="00D16570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2 472,0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749,4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1 703,8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436,2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286,5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207,9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332,4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293,5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269,5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72,6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</w:tr>
      <w:tr w:rsidR="00E83F4C" w:rsidRPr="003808B5" w:rsidTr="00D16570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</w:rPr>
            </w:pPr>
          </w:p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</w:rPr>
            </w:pPr>
          </w:p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514,0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76,3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86,8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58,5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30,4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</w:tr>
      <w:tr w:rsidR="00E83F4C" w:rsidRPr="003808B5" w:rsidTr="00D16570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3 080,0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1 485,9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1 396,6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354,7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187,6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161,0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371,4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240,8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370,9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298,5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420,3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262,1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E83F4C" w:rsidRPr="003808B5" w:rsidTr="00D16570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226,2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148,6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85,8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71,6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433,3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159,3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83F4C" w:rsidRPr="003808B5" w:rsidTr="00D16570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43 626,5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686,9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11 838,4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9 505,1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953,4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1 154,3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601,0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9 949,6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1 286,8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1 539,0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1 674,5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912,2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3 480,7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378,2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93,9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4 346,8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2 410,0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 </w:t>
            </w:r>
            <w:r w:rsidRPr="003808B5">
              <w:rPr>
                <w:rFonts w:ascii="Calibri" w:hAnsi="Calibri" w:cs="Arial CYR"/>
                <w:sz w:val="14"/>
                <w:szCs w:val="14"/>
              </w:rPr>
              <w:t xml:space="preserve">4 </w:t>
            </w: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1 650,6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506,3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3 278,5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1 637,0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2 260,2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1 308,5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3 128,3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939,0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3808B5">
              <w:rPr>
                <w:rFonts w:ascii="Calibri" w:hAnsi="Calibri" w:cs="Arial CYR"/>
                <w:sz w:val="14"/>
                <w:szCs w:val="14"/>
              </w:rPr>
              <w:t xml:space="preserve">53 </w:t>
            </w: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3808B5">
              <w:rPr>
                <w:rFonts w:ascii="Calibri" w:hAnsi="Calibri" w:cs="Arial CYR"/>
                <w:sz w:val="14"/>
                <w:szCs w:val="14"/>
              </w:rPr>
              <w:t xml:space="preserve">46 </w:t>
            </w: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1 123,4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128,0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406,4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148,0</w:t>
            </w:r>
          </w:p>
        </w:tc>
      </w:tr>
    </w:tbl>
    <w:p w:rsidR="00E83F4C" w:rsidRPr="003808B5" w:rsidRDefault="00E83F4C" w:rsidP="00E83F4C">
      <w:pPr>
        <w:pStyle w:val="ac"/>
        <w:pageBreakBefore/>
        <w:spacing w:line="480" w:lineRule="auto"/>
        <w:rPr>
          <w:rFonts w:ascii="Calibri" w:hAnsi="Calibri"/>
          <w:sz w:val="18"/>
          <w:szCs w:val="18"/>
          <w:lang w:val="en-US"/>
        </w:rPr>
      </w:pPr>
      <w:r w:rsidRPr="003808B5">
        <w:rPr>
          <w:rFonts w:ascii="Calibri" w:hAnsi="Calibri"/>
          <w:sz w:val="18"/>
          <w:szCs w:val="18"/>
          <w:lang w:val="en-GB"/>
        </w:rPr>
        <w:lastRenderedPageBreak/>
        <w:t>Production of main animal breeding products in January-</w:t>
      </w:r>
      <w:r w:rsidR="00F76F3B" w:rsidRPr="003808B5">
        <w:rPr>
          <w:rFonts w:ascii="Calibri" w:hAnsi="Calibri"/>
          <w:sz w:val="18"/>
          <w:szCs w:val="18"/>
          <w:lang w:val="en-US"/>
        </w:rPr>
        <w:t>F</w:t>
      </w:r>
      <w:r w:rsidRPr="003808B5">
        <w:rPr>
          <w:rFonts w:ascii="Calibri" w:hAnsi="Calibri"/>
          <w:sz w:val="18"/>
          <w:szCs w:val="18"/>
          <w:lang w:val="en-GB"/>
        </w:rPr>
        <w:t>ebruary 2021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E83F4C" w:rsidRPr="003808B5" w:rsidTr="00D16570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3F4C" w:rsidRPr="003808B5" w:rsidRDefault="00E83F4C" w:rsidP="00D16570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3F4C" w:rsidRPr="003808B5" w:rsidRDefault="00E83F4C" w:rsidP="00D16570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 w:rsidR="00F76F3B" w:rsidRPr="003808B5">
              <w:rPr>
                <w:rFonts w:ascii="Calibri" w:hAnsi="Calibri"/>
                <w:sz w:val="14"/>
                <w:szCs w:val="14"/>
                <w:lang w:val="en-GB"/>
              </w:rPr>
              <w:t>F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ebruary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 w:rsidR="00F76F3B" w:rsidRPr="003808B5">
              <w:rPr>
                <w:rFonts w:ascii="Calibri" w:hAnsi="Calibri"/>
                <w:sz w:val="14"/>
                <w:szCs w:val="14"/>
                <w:lang w:val="en-GB"/>
              </w:rPr>
              <w:t>F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ebruary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3F4C" w:rsidRPr="003808B5" w:rsidRDefault="00E83F4C" w:rsidP="00D16570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 w:rsidR="00F76F3B" w:rsidRPr="003808B5">
              <w:rPr>
                <w:rFonts w:ascii="Calibri" w:hAnsi="Calibri"/>
                <w:sz w:val="14"/>
                <w:szCs w:val="14"/>
                <w:lang w:val="en-GB"/>
              </w:rPr>
              <w:t>F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ebruary 2020</w:t>
            </w:r>
          </w:p>
        </w:tc>
      </w:tr>
      <w:tr w:rsidR="00E83F4C" w:rsidRPr="00C0141E" w:rsidTr="00D16570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269,8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553,4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378,9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21,9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21,6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16,5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23,5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67,2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3,7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10,2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7,6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34,4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26,0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29,1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47,2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31,5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11,1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7,2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21,8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42,5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21,8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2,3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82,6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49,3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25,5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25,5</w:t>
            </w:r>
          </w:p>
        </w:tc>
      </w:tr>
      <w:tr w:rsidR="00E83F4C" w:rsidRPr="003808B5" w:rsidTr="00D165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1417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382" w:type="dxa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83F4C" w:rsidRPr="003808B5" w:rsidTr="00D16570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Eg</w:t>
            </w:r>
            <w:r w:rsidR="007743E7" w:rsidRPr="003808B5">
              <w:rPr>
                <w:b/>
                <w:sz w:val="14"/>
                <w:szCs w:val="14"/>
                <w:lang w:val="en-GB"/>
              </w:rPr>
              <w:t>g</w:t>
            </w:r>
            <w:r w:rsidRPr="003808B5">
              <w:rPr>
                <w:b/>
                <w:sz w:val="14"/>
                <w:szCs w:val="14"/>
                <w:lang w:val="en-GB"/>
              </w:rPr>
              <w:t>s*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133,0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79,0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128,4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3808B5">
              <w:rPr>
                <w:rFonts w:ascii="Calibri" w:hAnsi="Calibri" w:cs="Arial CYR"/>
                <w:sz w:val="14"/>
                <w:szCs w:val="14"/>
              </w:rPr>
              <w:t xml:space="preserve"> 2 </w:t>
            </w: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3808B5">
              <w:rPr>
                <w:rFonts w:ascii="Calibri" w:hAnsi="Calibri" w:cs="Arial CYR"/>
                <w:sz w:val="14"/>
                <w:szCs w:val="14"/>
              </w:rPr>
              <w:t xml:space="preserve"> 2 </w:t>
            </w:r>
            <w:r w:rsidRPr="003808B5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66,0</w:t>
            </w:r>
          </w:p>
        </w:tc>
      </w:tr>
      <w:tr w:rsidR="00E83F4C" w:rsidRPr="003808B5" w:rsidTr="00D16570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F4C" w:rsidRPr="003808B5" w:rsidRDefault="00E83F4C" w:rsidP="00D16570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3F4C" w:rsidRPr="003808B5" w:rsidRDefault="00E83F4C" w:rsidP="00D16570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808B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BF6098" w:rsidRPr="003808B5" w:rsidRDefault="00E83F4C" w:rsidP="004670C6">
      <w:pPr>
        <w:pStyle w:val="a4"/>
        <w:spacing w:before="0"/>
        <w:ind w:left="0" w:firstLine="284"/>
      </w:pPr>
      <w:r w:rsidRPr="003808B5">
        <w:rPr>
          <w:rFonts w:ascii="Calibri" w:hAnsi="Calibri" w:cs="Arial"/>
          <w:sz w:val="14"/>
          <w:szCs w:val="14"/>
          <w:lang w:val="en-GB"/>
        </w:rPr>
        <w:t>* Million</w:t>
      </w:r>
      <w:r w:rsidRPr="003808B5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F567E5" w:rsidRPr="003808B5" w:rsidRDefault="00F567E5" w:rsidP="00FB51FE">
      <w:pPr>
        <w:pStyle w:val="a0"/>
        <w:pageBreakBefore/>
        <w:widowControl w:val="0"/>
        <w:spacing w:before="120" w:after="120"/>
        <w:ind w:firstLine="0"/>
        <w:rPr>
          <w:rFonts w:asciiTheme="minorHAnsi" w:hAnsiTheme="minorHAnsi"/>
          <w:b/>
          <w:lang w:val="en-US"/>
        </w:rPr>
      </w:pPr>
      <w:r w:rsidRPr="003808B5">
        <w:rPr>
          <w:rFonts w:asciiTheme="minorHAnsi" w:hAnsiTheme="minorHAnsi" w:cs="Calibri"/>
          <w:b/>
          <w:lang w:val="en-US"/>
        </w:rPr>
        <w:lastRenderedPageBreak/>
        <w:t xml:space="preserve">Industrial production </w:t>
      </w:r>
      <w:r w:rsidRPr="003808B5">
        <w:rPr>
          <w:rFonts w:asciiTheme="minorHAnsi" w:hAnsiTheme="minorHAnsi"/>
          <w:b/>
          <w:lang w:val="en-US"/>
        </w:rPr>
        <w:t>statistics</w:t>
      </w:r>
    </w:p>
    <w:p w:rsidR="005F2D28" w:rsidRPr="003808B5" w:rsidRDefault="005F2D28" w:rsidP="0023107B">
      <w:pPr>
        <w:pStyle w:val="ac"/>
        <w:shd w:val="clear" w:color="auto" w:fill="FFFFFF"/>
        <w:spacing w:before="0"/>
        <w:rPr>
          <w:rFonts w:ascii="Calibri" w:hAnsi="Calibri"/>
          <w:sz w:val="18"/>
          <w:szCs w:val="18"/>
          <w:lang w:val="en-US"/>
        </w:rPr>
      </w:pPr>
      <w:r w:rsidRPr="003808B5">
        <w:rPr>
          <w:rFonts w:ascii="Calibri" w:hAnsi="Calibri"/>
          <w:sz w:val="18"/>
          <w:szCs w:val="18"/>
          <w:lang w:val="en-US"/>
        </w:rPr>
        <w:t>Industrial production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2126"/>
      </w:tblGrid>
      <w:tr w:rsidR="005F2D28" w:rsidRPr="003808B5" w:rsidTr="005F2D28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5F2D28" w:rsidRPr="003808B5" w:rsidTr="005F2D28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January-February 20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February 20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January-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2021 to January-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February 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2D28" w:rsidRPr="003808B5" w:rsidRDefault="005F2D28" w:rsidP="001205B8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February 20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to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February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3808B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2020</w:t>
            </w:r>
          </w:p>
        </w:tc>
      </w:tr>
      <w:tr w:rsidR="005F2D28" w:rsidRPr="003808B5" w:rsidTr="005F2D28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5 132 998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2 697 563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5F2D28" w:rsidRPr="003808B5" w:rsidTr="005F2D28">
        <w:trPr>
          <w:cantSplit/>
          <w:trHeight w:val="208"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161 554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79 957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114,4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287 378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144 725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118,7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196 405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112 662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114,3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123,6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1 122 264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598 707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83,1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83,9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428 304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220 868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94,7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93,8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87 642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43 896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625 086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338 464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313 468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160 119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102 575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53 405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368 189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182 289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93,0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90,1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366 186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175 379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48 521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26 122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118,1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85 333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46 907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421 509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222 220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188 246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113 713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119,3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129,4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214 594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116 835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117,4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128,8</w:t>
            </w:r>
          </w:p>
        </w:tc>
      </w:tr>
      <w:tr w:rsidR="005F2D28" w:rsidRPr="003808B5" w:rsidTr="005F2D28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5F2D28" w:rsidRPr="003808B5" w:rsidRDefault="005F2D28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115 744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61 295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D28" w:rsidRPr="003808B5" w:rsidRDefault="005F2D28" w:rsidP="001205B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</w:rPr>
              <w:t>114,6</w:t>
            </w:r>
          </w:p>
        </w:tc>
      </w:tr>
    </w:tbl>
    <w:p w:rsidR="005F77A3" w:rsidRPr="003808B5" w:rsidRDefault="005F77A3" w:rsidP="002F1672">
      <w:pPr>
        <w:pStyle w:val="3"/>
        <w:keepNext w:val="0"/>
        <w:widowControl w:val="0"/>
        <w:spacing w:before="120" w:after="120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3808B5">
        <w:rPr>
          <w:rFonts w:asciiTheme="minorHAnsi" w:hAnsiTheme="minorHAnsi"/>
          <w:sz w:val="20"/>
          <w:lang w:val="en-US"/>
        </w:rPr>
        <w:t xml:space="preserve">Construction </w:t>
      </w:r>
      <w:r w:rsidRPr="003808B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8E6323" w:rsidRPr="003808B5" w:rsidRDefault="008E6323" w:rsidP="00B23132">
      <w:pPr>
        <w:pStyle w:val="ac"/>
        <w:spacing w:before="0"/>
        <w:rPr>
          <w:rFonts w:ascii="Calibri" w:hAnsi="Calibri"/>
          <w:sz w:val="18"/>
          <w:szCs w:val="18"/>
          <w:lang w:val="en-US"/>
        </w:rPr>
      </w:pPr>
      <w:r w:rsidRPr="003808B5">
        <w:rPr>
          <w:rFonts w:ascii="Calibri" w:hAnsi="Calibri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8E6323" w:rsidRPr="00C0141E" w:rsidTr="001205B8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23" w:rsidRPr="003808B5" w:rsidRDefault="008E6323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23" w:rsidRPr="003808B5" w:rsidRDefault="008E6323" w:rsidP="001205B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6323" w:rsidRPr="003808B5" w:rsidRDefault="008E6323" w:rsidP="001205B8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8E6323" w:rsidRPr="00C0141E" w:rsidTr="001205B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23" w:rsidRPr="003808B5" w:rsidRDefault="008E6323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23" w:rsidRPr="003808B5" w:rsidRDefault="008E6323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3808B5">
              <w:rPr>
                <w:rFonts w:ascii="Calibri" w:hAnsi="Calibri"/>
                <w:sz w:val="14"/>
                <w:szCs w:val="14"/>
              </w:rPr>
              <w:t>anuary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-Febr</w:t>
            </w:r>
            <w:r w:rsidRPr="003808B5">
              <w:rPr>
                <w:rFonts w:ascii="Calibri" w:hAnsi="Calibri"/>
                <w:sz w:val="14"/>
                <w:szCs w:val="14"/>
              </w:rPr>
              <w:t>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23" w:rsidRPr="003808B5" w:rsidRDefault="008E6323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January-February 2021 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January-February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23" w:rsidRPr="003808B5" w:rsidRDefault="008E6323" w:rsidP="001205B8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3808B5">
              <w:rPr>
                <w:rFonts w:ascii="Calibri" w:hAnsi="Calibri"/>
                <w:sz w:val="14"/>
                <w:szCs w:val="14"/>
              </w:rPr>
              <w:t>anuary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>-Febr</w:t>
            </w:r>
            <w:r w:rsidRPr="003808B5">
              <w:rPr>
                <w:rFonts w:ascii="Calibri" w:hAnsi="Calibri"/>
                <w:sz w:val="14"/>
                <w:szCs w:val="14"/>
              </w:rPr>
              <w:t>uary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6323" w:rsidRPr="003808B5" w:rsidRDefault="008E6323" w:rsidP="001205B8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January-February 2021 </w:t>
            </w:r>
            <w:r w:rsidRPr="003808B5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3808B5">
              <w:rPr>
                <w:rFonts w:ascii="Calibri" w:hAnsi="Calibri"/>
                <w:sz w:val="14"/>
                <w:szCs w:val="14"/>
                <w:lang w:val="en-US"/>
              </w:rPr>
              <w:t xml:space="preserve"> January-February 2020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1 893 944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112,8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950 710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87 176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66 368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116,7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130 627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83 139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104 757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92 218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89,5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130 325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97 780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118,9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52 291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47 777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125,9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64 873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64 873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107,3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92 311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26 443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126,1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97 905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32 841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121,0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99 029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99 029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247 453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140 499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83,0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17 956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10 526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70,9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9 294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9 294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56 501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56 501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31 953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16 221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54,8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419 414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12 207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77,8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189 542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110,9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83 766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86,8</w:t>
            </w:r>
          </w:p>
        </w:tc>
      </w:tr>
      <w:tr w:rsidR="008E6323" w:rsidRPr="003808B5" w:rsidTr="001205B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323" w:rsidRPr="003808B5" w:rsidRDefault="008E6323" w:rsidP="001205B8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62 537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456,5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11 228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323" w:rsidRPr="003808B5" w:rsidRDefault="008E6323" w:rsidP="001205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08B5">
              <w:rPr>
                <w:rFonts w:ascii="Calibri" w:hAnsi="Calibri" w:cs="Calibri"/>
                <w:sz w:val="14"/>
                <w:szCs w:val="14"/>
              </w:rPr>
              <w:t xml:space="preserve">   484,4</w:t>
            </w:r>
          </w:p>
        </w:tc>
      </w:tr>
    </w:tbl>
    <w:p w:rsidR="008E6323" w:rsidRPr="003808B5" w:rsidRDefault="008E6323" w:rsidP="008E6323">
      <w:pPr>
        <w:pStyle w:val="a9"/>
        <w:rPr>
          <w:rFonts w:ascii="Calibri" w:hAnsi="Calibri"/>
          <w:sz w:val="14"/>
          <w:szCs w:val="14"/>
          <w:lang w:val="en-GB"/>
        </w:rPr>
      </w:pPr>
    </w:p>
    <w:p w:rsidR="00380885" w:rsidRPr="003808B5" w:rsidRDefault="00BE36AB" w:rsidP="002F1672">
      <w:pPr>
        <w:pStyle w:val="3"/>
        <w:keepNext w:val="0"/>
        <w:widowControl w:val="0"/>
        <w:spacing w:before="120" w:after="120"/>
        <w:rPr>
          <w:rStyle w:val="22"/>
          <w:rFonts w:asciiTheme="minorHAnsi" w:hAnsiTheme="minorHAnsi" w:cs="Arial"/>
          <w:b/>
          <w:sz w:val="20"/>
          <w:lang w:val="en-US"/>
        </w:rPr>
      </w:pPr>
      <w:r w:rsidRPr="003808B5">
        <w:rPr>
          <w:rStyle w:val="22"/>
          <w:rFonts w:asciiTheme="minorHAnsi" w:hAnsiTheme="minorHAnsi" w:cs="Arial"/>
          <w:b/>
          <w:sz w:val="20"/>
          <w:lang w:val="en-US"/>
        </w:rPr>
        <w:t>Small and medium enterprises</w:t>
      </w:r>
    </w:p>
    <w:bookmarkEnd w:id="2"/>
    <w:p w:rsidR="0026655B" w:rsidRPr="003808B5" w:rsidRDefault="0026655B" w:rsidP="0026655B">
      <w:pPr>
        <w:pStyle w:val="aff3"/>
        <w:spacing w:before="0" w:line="480" w:lineRule="auto"/>
        <w:ind w:firstLine="0"/>
        <w:rPr>
          <w:rFonts w:ascii="Calibri" w:hAnsi="Calibri" w:cs="Arial"/>
          <w:sz w:val="18"/>
          <w:szCs w:val="18"/>
          <w:lang w:val="en-US"/>
        </w:rPr>
      </w:pPr>
      <w:r w:rsidRPr="003808B5">
        <w:rPr>
          <w:rFonts w:ascii="Calibri" w:hAnsi="Calibri" w:cs="Arial"/>
          <w:sz w:val="18"/>
          <w:szCs w:val="18"/>
          <w:lang w:val="en-US"/>
        </w:rPr>
        <w:t>Indicators of activity of small and medium-sized business enterprises</w:t>
      </w: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8221"/>
      </w:tblGrid>
      <w:tr w:rsidR="00F62A39" w:rsidRPr="003808B5" w:rsidTr="00F62A39">
        <w:trPr>
          <w:cantSplit/>
          <w:trHeight w:val="268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7"/>
              <w:spacing w:line="276" w:lineRule="auto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March 1 2021</w:t>
            </w:r>
            <w:r w:rsidRPr="003808B5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to March 1 2020</w:t>
            </w:r>
          </w:p>
        </w:tc>
      </w:tr>
      <w:tr w:rsidR="00F62A39" w:rsidRPr="00C0141E" w:rsidTr="00F62A39">
        <w:trPr>
          <w:cantSplit/>
          <w:trHeight w:val="285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2A39" w:rsidRPr="003808B5" w:rsidRDefault="00F62A39" w:rsidP="001205B8">
            <w:pPr>
              <w:pStyle w:val="a7"/>
              <w:spacing w:line="276" w:lineRule="auto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808B5">
              <w:rPr>
                <w:rFonts w:ascii="Calibri" w:hAnsi="Calibri" w:cs="Arial"/>
                <w:sz w:val="14"/>
                <w:szCs w:val="14"/>
                <w:lang w:val="en-US"/>
              </w:rPr>
              <w:t>n</w:t>
            </w:r>
            <w:r w:rsidRPr="003808B5">
              <w:rPr>
                <w:rFonts w:ascii="Calibri" w:hAnsi="Calibri" w:cs="Arial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F62A39" w:rsidRPr="003808B5" w:rsidTr="00F62A39">
        <w:trPr>
          <w:cantSplit/>
          <w:trHeight w:val="73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b/>
                <w:sz w:val="14"/>
                <w:szCs w:val="14"/>
              </w:rPr>
            </w:pPr>
            <w:r w:rsidRPr="003808B5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808B5">
              <w:rPr>
                <w:rFonts w:asciiTheme="minorHAnsi" w:hAnsiTheme="minorHAnsi"/>
                <w:bCs/>
                <w:sz w:val="14"/>
                <w:szCs w:val="14"/>
              </w:rPr>
              <w:t>102,9</w:t>
            </w:r>
          </w:p>
        </w:tc>
      </w:tr>
      <w:tr w:rsidR="00F62A39" w:rsidRPr="003808B5" w:rsidTr="00F62A39">
        <w:trPr>
          <w:cantSplit/>
          <w:trHeight w:val="80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</w:tr>
      <w:tr w:rsidR="00F62A39" w:rsidRPr="003808B5" w:rsidTr="00F62A39">
        <w:trPr>
          <w:cantSplit/>
          <w:trHeight w:val="80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Аktob</w:t>
            </w:r>
            <w:r w:rsidRPr="003808B5">
              <w:rPr>
                <w:sz w:val="14"/>
                <w:szCs w:val="14"/>
              </w:rPr>
              <w:t>е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F62A39" w:rsidRPr="003808B5" w:rsidTr="00F62A39">
        <w:trPr>
          <w:cantSplit/>
          <w:trHeight w:val="118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3808B5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F62A39" w:rsidRPr="003808B5" w:rsidTr="00F62A39">
        <w:trPr>
          <w:cantSplit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</w:tr>
      <w:tr w:rsidR="00F62A39" w:rsidRPr="003808B5" w:rsidTr="00F62A39">
        <w:trPr>
          <w:cantSplit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Мang</w:t>
            </w:r>
            <w:r w:rsidRPr="003808B5">
              <w:rPr>
                <w:sz w:val="14"/>
                <w:szCs w:val="14"/>
                <w:lang w:val="en-US"/>
              </w:rPr>
              <w:t>y</w:t>
            </w:r>
            <w:r w:rsidRPr="003808B5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Soltu</w:t>
            </w:r>
            <w:r w:rsidRPr="003808B5">
              <w:rPr>
                <w:sz w:val="14"/>
                <w:szCs w:val="14"/>
                <w:lang w:val="en-US"/>
              </w:rPr>
              <w:t>s</w:t>
            </w:r>
            <w:r w:rsidRPr="003808B5">
              <w:rPr>
                <w:sz w:val="14"/>
                <w:szCs w:val="14"/>
                <w:lang w:val="en-GB"/>
              </w:rPr>
              <w:t>t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kk-KZ"/>
              </w:rPr>
            </w:pPr>
            <w:r w:rsidRPr="003808B5">
              <w:rPr>
                <w:sz w:val="14"/>
                <w:szCs w:val="14"/>
                <w:lang w:val="en-GB"/>
              </w:rPr>
              <w:t>Turk</w:t>
            </w:r>
            <w:r w:rsidRPr="003808B5">
              <w:rPr>
                <w:sz w:val="14"/>
                <w:szCs w:val="14"/>
                <w:lang w:val="en-US"/>
              </w:rPr>
              <w:t>i</w:t>
            </w:r>
            <w:r w:rsidRPr="003808B5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109,7</w:t>
            </w:r>
          </w:p>
        </w:tc>
      </w:tr>
      <w:tr w:rsidR="00F62A39" w:rsidRPr="003808B5" w:rsidTr="00F62A39">
        <w:trPr>
          <w:cantSplit/>
          <w:trHeight w:val="55"/>
        </w:trPr>
        <w:tc>
          <w:tcPr>
            <w:tcW w:w="1985" w:type="dxa"/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F62A39" w:rsidRPr="003808B5" w:rsidTr="00F62A39">
        <w:trPr>
          <w:cantSplit/>
          <w:trHeight w:val="66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62A39" w:rsidRPr="003808B5" w:rsidRDefault="00F62A39" w:rsidP="001205B8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3808B5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2A39" w:rsidRPr="003808B5" w:rsidRDefault="00F62A39" w:rsidP="001205B8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</w:tr>
    </w:tbl>
    <w:p w:rsidR="005B0030" w:rsidRPr="003808B5" w:rsidRDefault="005B0030" w:rsidP="00C71D2B">
      <w:pPr>
        <w:pStyle w:val="ac"/>
        <w:pageBreakBefore/>
        <w:widowControl w:val="0"/>
        <w:spacing w:before="0"/>
        <w:jc w:val="left"/>
        <w:rPr>
          <w:rFonts w:asciiTheme="minorHAnsi" w:hAnsiTheme="minorHAnsi" w:cs="Arial"/>
          <w:lang w:val="en-GB"/>
        </w:rPr>
      </w:pPr>
      <w:r w:rsidRPr="003808B5">
        <w:rPr>
          <w:rFonts w:asciiTheme="minorHAnsi" w:hAnsiTheme="minorHAnsi" w:cs="Arial"/>
          <w:lang w:val="en-GB"/>
        </w:rPr>
        <w:lastRenderedPageBreak/>
        <w:t>Main socio-economic indicators of CIS countries</w:t>
      </w:r>
    </w:p>
    <w:p w:rsidR="007E30BA" w:rsidRPr="003808B5" w:rsidRDefault="007E30BA" w:rsidP="007E30BA">
      <w:pPr>
        <w:pStyle w:val="ac"/>
        <w:spacing w:before="0"/>
        <w:rPr>
          <w:rFonts w:ascii="Calibri" w:hAnsi="Calibri" w:cs="Arial"/>
          <w:sz w:val="18"/>
          <w:szCs w:val="18"/>
          <w:lang w:val="en-US"/>
        </w:rPr>
      </w:pPr>
      <w:r w:rsidRPr="003808B5">
        <w:rPr>
          <w:rFonts w:ascii="Calibri" w:hAnsi="Calibri" w:cs="Arial"/>
          <w:sz w:val="18"/>
          <w:szCs w:val="18"/>
          <w:lang w:val="en-GB"/>
        </w:rPr>
        <w:t>Main socio-economic indicators of CIS countries in January</w:t>
      </w:r>
      <w:r w:rsidRPr="003808B5">
        <w:rPr>
          <w:rFonts w:ascii="Calibri" w:hAnsi="Calibri" w:cs="Arial"/>
          <w:sz w:val="18"/>
          <w:szCs w:val="18"/>
          <w:lang w:val="en-US"/>
        </w:rPr>
        <w:t xml:space="preserve"> 20</w:t>
      </w:r>
      <w:r w:rsidRPr="003808B5">
        <w:rPr>
          <w:rFonts w:ascii="Calibri" w:hAnsi="Calibri" w:cs="Arial"/>
          <w:sz w:val="18"/>
          <w:szCs w:val="18"/>
          <w:lang w:val="kk-KZ"/>
        </w:rPr>
        <w:t>2</w:t>
      </w:r>
      <w:r w:rsidRPr="003808B5">
        <w:rPr>
          <w:rFonts w:ascii="Calibri" w:hAnsi="Calibri" w:cs="Arial"/>
          <w:sz w:val="18"/>
          <w:szCs w:val="18"/>
          <w:lang w:val="en-US"/>
        </w:rPr>
        <w:t>1</w:t>
      </w:r>
    </w:p>
    <w:p w:rsidR="007E30BA" w:rsidRPr="003808B5" w:rsidRDefault="007E30BA" w:rsidP="007E30BA">
      <w:pPr>
        <w:pStyle w:val="ae"/>
        <w:spacing w:before="120" w:after="0"/>
        <w:rPr>
          <w:rFonts w:ascii="Calibri" w:hAnsi="Calibri" w:cs="Arial"/>
          <w:sz w:val="14"/>
          <w:szCs w:val="14"/>
          <w:lang w:val="kk-KZ"/>
        </w:rPr>
      </w:pPr>
      <w:r w:rsidRPr="003808B5">
        <w:rPr>
          <w:rFonts w:ascii="Calibri" w:hAnsi="Calibri" w:cs="Arial"/>
          <w:sz w:val="14"/>
          <w:szCs w:val="14"/>
          <w:lang w:val="kk-KZ"/>
        </w:rPr>
        <w:t>Data of the CIS Statistic</w:t>
      </w:r>
      <w:r w:rsidRPr="003808B5">
        <w:rPr>
          <w:rFonts w:ascii="Calibri" w:hAnsi="Calibri" w:cs="Arial"/>
          <w:sz w:val="14"/>
          <w:szCs w:val="14"/>
          <w:lang w:val="en-US"/>
        </w:rPr>
        <w:t>s</w:t>
      </w:r>
      <w:r w:rsidRPr="003808B5">
        <w:rPr>
          <w:rFonts w:ascii="Calibri" w:hAnsi="Calibri" w:cs="Arial"/>
          <w:sz w:val="14"/>
          <w:szCs w:val="14"/>
          <w:lang w:val="kk-KZ"/>
        </w:rPr>
        <w:t xml:space="preserve"> Committee</w:t>
      </w:r>
    </w:p>
    <w:p w:rsidR="007E30BA" w:rsidRPr="003808B5" w:rsidRDefault="007E30BA" w:rsidP="007E30BA">
      <w:pPr>
        <w:pStyle w:val="a6"/>
        <w:rPr>
          <w:rFonts w:ascii="Calibri" w:hAnsi="Calibri" w:cs="Arial"/>
          <w:sz w:val="14"/>
          <w:szCs w:val="14"/>
          <w:lang w:val="en-GB"/>
        </w:rPr>
      </w:pPr>
      <w:r w:rsidRPr="003808B5">
        <w:rPr>
          <w:rFonts w:ascii="Calibri" w:hAnsi="Calibri" w:cs="Arial"/>
          <w:sz w:val="14"/>
          <w:szCs w:val="14"/>
          <w:lang w:val="en-US"/>
        </w:rPr>
        <w:t xml:space="preserve"> </w:t>
      </w:r>
      <w:proofErr w:type="gramStart"/>
      <w:r w:rsidRPr="003808B5">
        <w:rPr>
          <w:rFonts w:ascii="Calibri" w:hAnsi="Calibri" w:cs="Arial"/>
          <w:sz w:val="14"/>
          <w:szCs w:val="14"/>
          <w:lang w:val="en-US"/>
        </w:rPr>
        <w:t>a</w:t>
      </w:r>
      <w:r w:rsidRPr="003808B5">
        <w:rPr>
          <w:rFonts w:ascii="Calibri" w:hAnsi="Calibri" w:cs="Arial"/>
          <w:sz w:val="14"/>
          <w:szCs w:val="14"/>
          <w:lang w:val="en-GB"/>
        </w:rPr>
        <w:t>s</w:t>
      </w:r>
      <w:proofErr w:type="gramEnd"/>
      <w:r w:rsidRPr="003808B5">
        <w:rPr>
          <w:rFonts w:ascii="Calibri" w:hAnsi="Calibri" w:cs="Arial"/>
          <w:sz w:val="14"/>
          <w:szCs w:val="14"/>
          <w:lang w:val="en-GB"/>
        </w:rPr>
        <w:t xml:space="preserve">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275"/>
      </w:tblGrid>
      <w:tr w:rsidR="007E30BA" w:rsidRPr="003808B5" w:rsidTr="001205B8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30BA" w:rsidRPr="003808B5" w:rsidRDefault="007E30BA" w:rsidP="001205B8">
            <w:pPr>
              <w:pStyle w:val="af0"/>
              <w:snapToGrid w:val="0"/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0BA" w:rsidRPr="003808B5" w:rsidRDefault="007E30BA" w:rsidP="001205B8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0BA" w:rsidRPr="003808B5" w:rsidRDefault="007E30BA" w:rsidP="001205B8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0BA" w:rsidRPr="003808B5" w:rsidRDefault="007E30BA" w:rsidP="001205B8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0BA" w:rsidRPr="003808B5" w:rsidRDefault="007E30BA" w:rsidP="001205B8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30BA" w:rsidRPr="003808B5" w:rsidRDefault="007E30BA" w:rsidP="001205B8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Kyrgyzstan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97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92,4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97,4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7E30BA" w:rsidRPr="003808B5" w:rsidTr="001205B8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93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82,5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118,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5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7E30BA" w:rsidRPr="003808B5" w:rsidTr="001205B8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84,7</w:t>
            </w:r>
          </w:p>
        </w:tc>
      </w:tr>
      <w:tr w:rsidR="007E30BA" w:rsidRPr="003808B5" w:rsidTr="001205B8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shd w:val="clear" w:color="auto" w:fill="FFFF00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2,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84,3</w:t>
            </w:r>
          </w:p>
        </w:tc>
      </w:tr>
      <w:tr w:rsidR="007E30BA" w:rsidRPr="003808B5" w:rsidTr="001205B8"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Money income of population</w:t>
            </w: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95,1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98,0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7,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111,4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,1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148,4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7E30BA" w:rsidRPr="003808B5" w:rsidTr="001205B8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</w:t>
            </w:r>
            <w:r w:rsidRPr="003808B5">
              <w:rPr>
                <w:rFonts w:asciiTheme="minorHAnsi" w:hAnsiTheme="minorHAnsi"/>
                <w:color w:val="auto"/>
                <w:sz w:val="14"/>
                <w:szCs w:val="14"/>
              </w:rPr>
              <w:t>а</w:t>
            </w: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,1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kk-KZ"/>
              </w:rPr>
              <w:t>71,5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E30BA" w:rsidRPr="003808B5" w:rsidTr="001205B8"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E30BA" w:rsidRPr="003808B5" w:rsidTr="001205B8"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114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</w:tr>
      <w:tr w:rsidR="007E30BA" w:rsidRPr="003808B5" w:rsidTr="001205B8"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kk-KZ"/>
              </w:rPr>
              <w:t>66,0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</w:tr>
      <w:tr w:rsidR="007E30BA" w:rsidRPr="003808B5" w:rsidTr="001205B8"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2,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73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E30BA" w:rsidRPr="003808B5" w:rsidTr="001205B8"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E30BA" w:rsidRPr="003808B5" w:rsidTr="001205B8"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3,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kk-KZ"/>
              </w:rPr>
              <w:t>84,8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</w:tr>
      <w:tr w:rsidR="007E30BA" w:rsidRPr="003808B5" w:rsidTr="001205B8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</w:t>
            </w:r>
            <w:r w:rsidRPr="003808B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0,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</w:tr>
    </w:tbl>
    <w:p w:rsidR="007E30BA" w:rsidRPr="003808B5" w:rsidRDefault="007E30BA" w:rsidP="007E30BA">
      <w:pPr>
        <w:pStyle w:val="a6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3808B5">
        <w:rPr>
          <w:rFonts w:asciiTheme="minorHAnsi" w:hAnsiTheme="minorHAnsi" w:cs="Arial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7E30BA" w:rsidRPr="003808B5" w:rsidTr="001205B8">
        <w:trPr>
          <w:cantSplit/>
          <w:trHeight w:val="224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E30BA" w:rsidRPr="003808B5" w:rsidRDefault="007E30BA" w:rsidP="001205B8">
            <w:pPr>
              <w:pStyle w:val="a7"/>
              <w:snapToGrid w:val="0"/>
              <w:spacing w:before="100" w:beforeAutospacing="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Ukraine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,8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96,9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4,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5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101,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99,3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10)</w:t>
            </w:r>
          </w:p>
        </w:tc>
      </w:tr>
      <w:tr w:rsidR="007E30BA" w:rsidRPr="003808B5" w:rsidTr="001205B8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94,5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97,5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6,0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510" w:right="17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103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107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117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95,9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106,9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51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03,5</w:t>
            </w:r>
          </w:p>
        </w:tc>
      </w:tr>
      <w:tr w:rsidR="007E30BA" w:rsidRPr="003808B5" w:rsidTr="001205B8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109,5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6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00,3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1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94,5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1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96,5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1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proofErr w:type="gramStart"/>
            <w:r w:rsidRPr="003808B5">
              <w:rPr>
                <w:rFonts w:asciiTheme="minorHAnsi" w:hAnsiTheme="minorHAnsi"/>
                <w:sz w:val="14"/>
                <w:szCs w:val="14"/>
              </w:rPr>
              <w:t>106,0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  <w:proofErr w:type="gramEnd"/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115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115,0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124,0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14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8,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80" w:right="17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 xml:space="preserve"> 3,6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time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89,4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79,0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23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93,6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98,3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E30BA" w:rsidRPr="003808B5" w:rsidTr="001205B8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86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141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73,2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87,9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77,4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15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-200" w:lineRule="auto"/>
              <w:ind w:left="-68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94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,2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91,3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89,0</w:t>
            </w:r>
            <w:r w:rsidRPr="003808B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E30BA" w:rsidRPr="003808B5" w:rsidTr="001205B8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90,7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0" w:type="dxa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70,9</w:t>
            </w:r>
          </w:p>
        </w:tc>
      </w:tr>
      <w:tr w:rsidR="007E30BA" w:rsidRPr="003808B5" w:rsidTr="001205B8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1205B8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2,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94,6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83</w:t>
            </w:r>
            <w:r w:rsidRPr="003808B5">
              <w:rPr>
                <w:rFonts w:asciiTheme="minorHAnsi" w:hAnsiTheme="minorHAnsi"/>
                <w:sz w:val="14"/>
                <w:szCs w:val="14"/>
              </w:rPr>
              <w:t>,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85,5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0BA" w:rsidRPr="003808B5" w:rsidRDefault="007E30BA" w:rsidP="007E30BA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93,4</w:t>
            </w:r>
          </w:p>
        </w:tc>
      </w:tr>
    </w:tbl>
    <w:p w:rsidR="007E30BA" w:rsidRPr="003808B5" w:rsidRDefault="007E30BA" w:rsidP="007E30BA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1)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January-</w:t>
      </w:r>
      <w:proofErr w:type="gramStart"/>
      <w:r w:rsidRPr="003808B5">
        <w:rPr>
          <w:rFonts w:asciiTheme="minorHAnsi" w:hAnsiTheme="minorHAnsi"/>
          <w:i/>
          <w:sz w:val="14"/>
          <w:szCs w:val="14"/>
          <w:lang w:val="en-US"/>
        </w:rPr>
        <w:t>December  2020</w:t>
      </w:r>
      <w:proofErr w:type="gramEnd"/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to January</w:t>
      </w:r>
      <w:r w:rsidRPr="003808B5">
        <w:rPr>
          <w:rFonts w:asciiTheme="minorHAnsi" w:hAnsiTheme="minorHAnsi"/>
          <w:i/>
          <w:sz w:val="14"/>
          <w:szCs w:val="14"/>
          <w:lang w:val="kk-KZ"/>
        </w:rPr>
        <w:t>-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>December 2019</w:t>
      </w:r>
      <w:r w:rsidRPr="003808B5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7E30BA" w:rsidRPr="003808B5" w:rsidRDefault="007E30BA" w:rsidP="007E30BA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 xml:space="preserve"> Goods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loading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7E30BA" w:rsidRPr="003808B5" w:rsidRDefault="007E30BA" w:rsidP="007E30BA">
      <w:pPr>
        <w:ind w:left="284" w:firstLine="0"/>
        <w:rPr>
          <w:rFonts w:asciiTheme="minorHAnsi" w:hAnsiTheme="minorHAnsi"/>
          <w:i/>
          <w:sz w:val="14"/>
          <w:szCs w:val="14"/>
          <w:lang w:val="kk-KZ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3808B5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By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SNA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methodology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7E30BA" w:rsidRPr="003808B5" w:rsidRDefault="007E30BA" w:rsidP="007E30BA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4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Nominal money income as % to the corresponding period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7E30BA" w:rsidRPr="003808B5" w:rsidRDefault="007E30BA" w:rsidP="007E30BA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5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3808B5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Real money income as % to the corresponding period.</w:t>
      </w:r>
    </w:p>
    <w:p w:rsidR="007E30BA" w:rsidRPr="003808B5" w:rsidRDefault="007E30BA" w:rsidP="007E30BA">
      <w:pPr>
        <w:tabs>
          <w:tab w:val="left" w:pos="567"/>
        </w:tabs>
        <w:ind w:left="284" w:firstLine="0"/>
        <w:rPr>
          <w:rFonts w:asciiTheme="minorHAnsi" w:hAnsiTheme="minorHAnsi"/>
          <w:i/>
          <w:sz w:val="14"/>
          <w:szCs w:val="14"/>
          <w:lang w:val="en-GB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6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 xml:space="preserve"> Estimate.</w:t>
      </w:r>
    </w:p>
    <w:p w:rsidR="007E30BA" w:rsidRPr="003808B5" w:rsidRDefault="007E30BA" w:rsidP="007E30BA">
      <w:pPr>
        <w:tabs>
          <w:tab w:val="left" w:pos="567"/>
        </w:tabs>
        <w:ind w:left="283" w:firstLine="0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7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January-December 2020 to January-December 2019. </w:t>
      </w:r>
      <w:proofErr w:type="gramStart"/>
      <w:r w:rsidRPr="003808B5">
        <w:rPr>
          <w:rFonts w:asciiTheme="minorHAnsi" w:hAnsiTheme="minorHAnsi"/>
          <w:i/>
          <w:sz w:val="14"/>
          <w:szCs w:val="14"/>
          <w:lang w:val="en-GB"/>
        </w:rPr>
        <w:t>Given in comparable prices.</w:t>
      </w:r>
      <w:proofErr w:type="gramEnd"/>
    </w:p>
    <w:p w:rsidR="007E30BA" w:rsidRPr="003808B5" w:rsidRDefault="007E30BA" w:rsidP="007E30BA">
      <w:pPr>
        <w:ind w:left="142" w:firstLine="142"/>
        <w:rPr>
          <w:rFonts w:asciiTheme="minorHAnsi" w:hAnsiTheme="minorHAnsi"/>
          <w:i/>
          <w:sz w:val="14"/>
          <w:szCs w:val="14"/>
          <w:vertAlign w:val="superscript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8)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January-</w:t>
      </w:r>
      <w:proofErr w:type="gramStart"/>
      <w:r w:rsidRPr="003808B5">
        <w:rPr>
          <w:rFonts w:asciiTheme="minorHAnsi" w:hAnsiTheme="minorHAnsi"/>
          <w:i/>
          <w:sz w:val="14"/>
          <w:szCs w:val="14"/>
          <w:lang w:val="en-US"/>
        </w:rPr>
        <w:t>September  2020</w:t>
      </w:r>
      <w:proofErr w:type="gramEnd"/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to January</w:t>
      </w:r>
      <w:r w:rsidRPr="003808B5">
        <w:rPr>
          <w:rFonts w:asciiTheme="minorHAnsi" w:hAnsiTheme="minorHAnsi"/>
          <w:i/>
          <w:sz w:val="14"/>
          <w:szCs w:val="14"/>
          <w:lang w:val="kk-KZ"/>
        </w:rPr>
        <w:t>-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>September 2019</w:t>
      </w:r>
      <w:r w:rsidRPr="003808B5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7E30BA" w:rsidRPr="003808B5" w:rsidRDefault="007E30BA" w:rsidP="007E30BA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9)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Short-term indicator of the development of the main sectors of the economy.</w:t>
      </w:r>
    </w:p>
    <w:p w:rsidR="007E30BA" w:rsidRPr="003808B5" w:rsidRDefault="007E30BA" w:rsidP="007E30BA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10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3808B5">
        <w:rPr>
          <w:rFonts w:asciiTheme="minorHAnsi" w:eastAsia="Calibri" w:hAnsiTheme="minorHAnsi" w:cs="Tahoma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>IV quarter 2020 to IV quarter 2019</w:t>
      </w:r>
      <w:r w:rsidRPr="003808B5">
        <w:rPr>
          <w:rFonts w:asciiTheme="minorHAnsi" w:hAnsiTheme="minorHAnsi"/>
          <w:i/>
          <w:sz w:val="14"/>
          <w:szCs w:val="14"/>
          <w:lang w:val="kk-KZ"/>
        </w:rPr>
        <w:t>.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</w:p>
    <w:p w:rsidR="007E30BA" w:rsidRPr="003808B5" w:rsidRDefault="007E30BA" w:rsidP="007E30BA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January-December  2020 to January-December 2019. </w:t>
      </w:r>
      <w:proofErr w:type="gramStart"/>
      <w:r w:rsidRPr="003808B5">
        <w:rPr>
          <w:rFonts w:asciiTheme="minorHAnsi" w:hAnsiTheme="minorHAnsi"/>
          <w:i/>
          <w:sz w:val="14"/>
          <w:szCs w:val="14"/>
          <w:lang w:val="en-US"/>
        </w:rPr>
        <w:t>Revenues of trade enterprises from sale of goods without cars and motorcycles.</w:t>
      </w:r>
      <w:proofErr w:type="gramEnd"/>
    </w:p>
    <w:p w:rsidR="007E30BA" w:rsidRPr="003808B5" w:rsidRDefault="007E30BA" w:rsidP="007E30BA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2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Preliminary data. </w:t>
      </w:r>
    </w:p>
    <w:p w:rsidR="007E30BA" w:rsidRPr="003808B5" w:rsidRDefault="007E30BA" w:rsidP="007E30BA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3</w:t>
      </w:r>
      <w:r w:rsidRPr="003808B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January-December 2020 to January-December 2019. </w:t>
      </w:r>
      <w:proofErr w:type="gramStart"/>
      <w:r w:rsidRPr="003808B5">
        <w:rPr>
          <w:rFonts w:asciiTheme="minorHAnsi" w:hAnsiTheme="minorHAnsi"/>
          <w:i/>
          <w:sz w:val="14"/>
          <w:szCs w:val="14"/>
          <w:lang w:val="en-GB"/>
        </w:rPr>
        <w:t>According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to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data provided by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Bank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Russia’s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balance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3808B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3808B5">
        <w:rPr>
          <w:rFonts w:asciiTheme="minorHAnsi" w:hAnsiTheme="minorHAnsi"/>
          <w:i/>
          <w:sz w:val="14"/>
          <w:szCs w:val="14"/>
          <w:lang w:val="en-GB"/>
        </w:rPr>
        <w:t>payments.</w:t>
      </w:r>
      <w:proofErr w:type="gramEnd"/>
    </w:p>
    <w:p w:rsidR="007E30BA" w:rsidRPr="003808B5" w:rsidRDefault="007E30BA" w:rsidP="007E30BA">
      <w:pPr>
        <w:ind w:firstLine="284"/>
        <w:rPr>
          <w:rStyle w:val="hps"/>
          <w:rFonts w:asciiTheme="minorHAnsi" w:hAnsiTheme="minorHAnsi" w:cs="Arial"/>
          <w:i/>
          <w:sz w:val="14"/>
          <w:szCs w:val="14"/>
          <w:lang w:val="en-US"/>
        </w:rPr>
      </w:pPr>
      <w:r w:rsidRPr="003808B5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Note: Data for Ukraine aregiven from the official website.of the State Statistics Service of Ukraine.</w:t>
      </w:r>
      <w:bookmarkStart w:id="3" w:name="_GoBack"/>
      <w:bookmarkEnd w:id="3"/>
    </w:p>
    <w:p w:rsidR="00CE2B96" w:rsidRPr="003808B5" w:rsidRDefault="004827E0" w:rsidP="0095444D">
      <w:pPr>
        <w:pStyle w:val="a6"/>
        <w:pageBreakBefore/>
        <w:widowControl w:val="0"/>
        <w:spacing w:before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3808B5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4827E0" w:rsidRPr="003808B5" w:rsidRDefault="004827E0" w:rsidP="004827E0">
      <w:pPr>
        <w:pStyle w:val="a7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3808B5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CE2B96" w:rsidRPr="003808B5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4670C6" w:rsidRPr="003808B5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r w:rsidR="00EA36D0" w:rsidRPr="003808B5">
        <w:rPr>
          <w:rFonts w:asciiTheme="minorHAnsi" w:hAnsiTheme="minorHAnsi" w:cs="Calibri"/>
          <w:b/>
          <w:sz w:val="18"/>
          <w:szCs w:val="18"/>
          <w:lang w:val="en-US"/>
        </w:rPr>
        <w:t>February</w:t>
      </w:r>
      <w:r w:rsidR="008478D0" w:rsidRPr="003808B5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3808B5">
        <w:rPr>
          <w:rFonts w:asciiTheme="minorHAnsi" w:hAnsiTheme="minorHAnsi" w:cs="Calibri"/>
          <w:b/>
          <w:sz w:val="18"/>
          <w:szCs w:val="18"/>
          <w:lang w:val="en-US"/>
        </w:rPr>
        <w:t>20</w:t>
      </w:r>
      <w:r w:rsidR="0091359D" w:rsidRPr="003808B5">
        <w:rPr>
          <w:rFonts w:asciiTheme="minorHAnsi" w:hAnsiTheme="minorHAnsi" w:cs="Calibri"/>
          <w:b/>
          <w:sz w:val="18"/>
          <w:szCs w:val="18"/>
          <w:lang w:val="en-US"/>
        </w:rPr>
        <w:t>2</w:t>
      </w:r>
      <w:r w:rsidR="00FB5E65" w:rsidRPr="003808B5">
        <w:rPr>
          <w:rFonts w:asciiTheme="minorHAnsi" w:hAnsiTheme="minorHAnsi" w:cs="Calibri"/>
          <w:b/>
          <w:sz w:val="18"/>
          <w:szCs w:val="18"/>
          <w:lang w:val="en-US"/>
        </w:rPr>
        <w:t>1</w:t>
      </w:r>
    </w:p>
    <w:p w:rsidR="006E321A" w:rsidRPr="003808B5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3808B5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7C7D87" w:rsidRPr="003808B5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3808B5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3808B5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3808B5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7C7D87" w:rsidRPr="003808B5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3808B5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3808B5" w:rsidRDefault="00A33607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</w:t>
            </w:r>
            <w:r w:rsidR="000E4546"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hat</w:t>
            </w:r>
          </w:p>
          <w:p w:rsidR="00A33607" w:rsidRPr="003808B5" w:rsidRDefault="00A33607" w:rsidP="00013F0D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 xml:space="preserve">Director of the Department for the development of </w:t>
            </w:r>
          </w:p>
          <w:p w:rsidR="007130DB" w:rsidRPr="003808B5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3808B5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="00A33607" w:rsidRPr="003808B5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7C7D87" w:rsidRPr="003808B5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3808B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Demographic </w:t>
            </w:r>
            <w:r w:rsidR="006D40CD"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</w:t>
            </w:r>
          </w:p>
          <w:p w:rsidR="00BB39A1" w:rsidRPr="003808B5" w:rsidRDefault="00BB39A1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Crim</w:t>
            </w:r>
            <w:r w:rsidR="006D40CD"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inality</w:t>
            </w:r>
          </w:p>
        </w:tc>
        <w:tc>
          <w:tcPr>
            <w:tcW w:w="4259" w:type="dxa"/>
            <w:shd w:val="clear" w:color="auto" w:fill="auto"/>
          </w:tcPr>
          <w:p w:rsidR="00BB39A1" w:rsidRPr="003808B5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7130DB" w:rsidRPr="003808B5" w:rsidRDefault="00A33607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3808B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3808B5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7C7D87" w:rsidRPr="003808B5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3808B5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BB39A1" w:rsidRPr="003808B5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3808B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7130DB" w:rsidRPr="003808B5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3808B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7C7D87" w:rsidRPr="003808B5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3808B5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3808B5" w:rsidRDefault="008452BE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 Kuanyshbek</w:t>
            </w:r>
          </w:p>
          <w:p w:rsidR="007130DB" w:rsidRPr="003808B5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573BA9" w:rsidRPr="003808B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7C7D87" w:rsidRPr="003808B5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3808B5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Pr="003808B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3222BC" w:rsidRPr="003808B5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880E86" w:rsidRPr="003808B5" w:rsidRDefault="009F0573" w:rsidP="00013F0D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3808B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3808B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6D40CD" w:rsidRPr="003808B5" w:rsidRDefault="006D40CD" w:rsidP="006D40C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6D40CD" w:rsidRPr="003808B5" w:rsidRDefault="006D40CD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Style w:val="22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CE2B96" w:rsidRPr="003808B5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Na</w:t>
            </w:r>
            <w:r w:rsidR="00A53B47"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ip</w:t>
            </w:r>
            <w:r w:rsidR="00A53B47"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b</w:t>
            </w: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ekov Aset</w:t>
            </w:r>
          </w:p>
          <w:p w:rsidR="00CE2B96" w:rsidRPr="003808B5" w:rsidRDefault="00AC2517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national accounts s</w:t>
            </w:r>
            <w:r w:rsidR="00A33607"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tatistics</w:t>
            </w:r>
          </w:p>
        </w:tc>
        <w:tc>
          <w:tcPr>
            <w:tcW w:w="1541" w:type="dxa"/>
            <w:shd w:val="clear" w:color="auto" w:fill="auto"/>
          </w:tcPr>
          <w:p w:rsidR="00CE2B96" w:rsidRPr="003808B5" w:rsidRDefault="00CE2B96" w:rsidP="007743E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7743E7"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301</w:t>
            </w:r>
          </w:p>
        </w:tc>
      </w:tr>
      <w:tr w:rsidR="007C7D87" w:rsidRPr="003808B5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3808B5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3808B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7130DB" w:rsidRPr="003808B5" w:rsidRDefault="00AC251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3808B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7C7D87" w:rsidRPr="003808B5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3808B5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3808B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3808B5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3808B5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 xml:space="preserve"> </w:t>
            </w:r>
            <w:r w:rsidRPr="003808B5">
              <w:rPr>
                <w:rStyle w:val="FontStyle177"/>
                <w:rFonts w:asciiTheme="minorHAnsi" w:hAnsi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D706B7" w:rsidRPr="003808B5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3808B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3808B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 xml:space="preserve"> </w:t>
            </w:r>
            <w:r w:rsidRPr="003808B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3808B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573BA9" w:rsidRPr="003808B5" w:rsidRDefault="00AC251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3808B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7C7D87" w:rsidRPr="003808B5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3808B5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15117B" w:rsidRPr="003808B5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3808B5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7130DB" w:rsidRPr="003808B5" w:rsidRDefault="0015117B" w:rsidP="00013F0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 w:eastAsia="ru-RU"/>
              </w:rPr>
            </w:pPr>
            <w:r w:rsidRPr="003808B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3808B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3808B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AC2517" w:rsidRPr="003808B5" w:rsidRDefault="00AC2517" w:rsidP="00AC2517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production and</w:t>
            </w:r>
          </w:p>
          <w:p w:rsidR="00573BA9" w:rsidRPr="003808B5" w:rsidRDefault="00AC2517" w:rsidP="00AC251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808B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3808B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3808B5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3808B5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CE2B96" w:rsidRPr="003808B5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3F3064" w:rsidRPr="003808B5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3808B5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3808B5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:rsidR="00BB39A1" w:rsidRPr="003808B5" w:rsidRDefault="00BB39A1" w:rsidP="0023107B">
      <w:pPr>
        <w:pStyle w:val="afd"/>
        <w:ind w:firstLine="0"/>
        <w:rPr>
          <w:rStyle w:val="afc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BB39A1" w:rsidRPr="003808B5" w:rsidSect="00DF6954">
      <w:footerReference w:type="even" r:id="rId12"/>
      <w:footerReference w:type="default" r:id="rId13"/>
      <w:pgSz w:w="11906" w:h="16838"/>
      <w:pgMar w:top="1021" w:right="851" w:bottom="1021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7D6" w:rsidRDefault="00D277D6" w:rsidP="006464EB">
      <w:pPr>
        <w:pStyle w:val="af0"/>
      </w:pPr>
      <w:r>
        <w:separator/>
      </w:r>
    </w:p>
  </w:endnote>
  <w:endnote w:type="continuationSeparator" w:id="0">
    <w:p w:rsidR="00D277D6" w:rsidRDefault="00D277D6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5B8" w:rsidRDefault="00136059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1205B8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1205B8">
      <w:rPr>
        <w:rStyle w:val="afb"/>
        <w:noProof/>
      </w:rPr>
      <w:t>1</w:t>
    </w:r>
    <w:r>
      <w:rPr>
        <w:rStyle w:val="afb"/>
      </w:rPr>
      <w:fldChar w:fldCharType="end"/>
    </w:r>
  </w:p>
  <w:p w:rsidR="001205B8" w:rsidRDefault="001205B8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5B8" w:rsidRPr="00816DC6" w:rsidRDefault="00136059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="001205B8"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C0141E">
      <w:rPr>
        <w:rFonts w:ascii="Calibri" w:hAnsi="Calibri"/>
        <w:b/>
        <w:noProof/>
        <w:sz w:val="14"/>
        <w:szCs w:val="14"/>
      </w:rPr>
      <w:t>14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7D6" w:rsidRDefault="00D277D6" w:rsidP="006464EB">
      <w:pPr>
        <w:pStyle w:val="af0"/>
      </w:pPr>
      <w:r>
        <w:separator/>
      </w:r>
    </w:p>
  </w:footnote>
  <w:footnote w:type="continuationSeparator" w:id="0">
    <w:p w:rsidR="00D277D6" w:rsidRDefault="00D277D6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hideSpellingErrors/>
  <w:hideGrammaticalErrors/>
  <w:proofState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798"/>
    <w:rsid w:val="000005B2"/>
    <w:rsid w:val="00000652"/>
    <w:rsid w:val="00000839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A78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4EE"/>
    <w:rsid w:val="0001289D"/>
    <w:rsid w:val="00012F81"/>
    <w:rsid w:val="000130A1"/>
    <w:rsid w:val="000133A0"/>
    <w:rsid w:val="0001341E"/>
    <w:rsid w:val="00013F0D"/>
    <w:rsid w:val="00014502"/>
    <w:rsid w:val="00014744"/>
    <w:rsid w:val="00014A1A"/>
    <w:rsid w:val="00014AF0"/>
    <w:rsid w:val="00014DB1"/>
    <w:rsid w:val="000150BB"/>
    <w:rsid w:val="00015483"/>
    <w:rsid w:val="0001555B"/>
    <w:rsid w:val="000157F5"/>
    <w:rsid w:val="00015FC2"/>
    <w:rsid w:val="000161D7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6DEC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7FF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68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B0E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0E8"/>
    <w:rsid w:val="000866F1"/>
    <w:rsid w:val="000867E5"/>
    <w:rsid w:val="00086899"/>
    <w:rsid w:val="000869D0"/>
    <w:rsid w:val="00086A8F"/>
    <w:rsid w:val="00087488"/>
    <w:rsid w:val="0008751D"/>
    <w:rsid w:val="0008770F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3C7"/>
    <w:rsid w:val="000915CF"/>
    <w:rsid w:val="0009190D"/>
    <w:rsid w:val="00091EBE"/>
    <w:rsid w:val="00092189"/>
    <w:rsid w:val="000922A2"/>
    <w:rsid w:val="000922F6"/>
    <w:rsid w:val="0009239D"/>
    <w:rsid w:val="00092E58"/>
    <w:rsid w:val="00093311"/>
    <w:rsid w:val="00093960"/>
    <w:rsid w:val="00093C2B"/>
    <w:rsid w:val="00093F0A"/>
    <w:rsid w:val="00093F14"/>
    <w:rsid w:val="00093FEC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867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9EA"/>
    <w:rsid w:val="000B2F3C"/>
    <w:rsid w:val="000B3122"/>
    <w:rsid w:val="000B3228"/>
    <w:rsid w:val="000B498E"/>
    <w:rsid w:val="000B4A34"/>
    <w:rsid w:val="000B4A39"/>
    <w:rsid w:val="000B4EC1"/>
    <w:rsid w:val="000B5202"/>
    <w:rsid w:val="000B58B5"/>
    <w:rsid w:val="000B5BEF"/>
    <w:rsid w:val="000B6332"/>
    <w:rsid w:val="000B65F2"/>
    <w:rsid w:val="000B7311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429"/>
    <w:rsid w:val="000C7EF8"/>
    <w:rsid w:val="000D0313"/>
    <w:rsid w:val="000D0413"/>
    <w:rsid w:val="000D06C7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2D56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3E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4546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47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46B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64FE"/>
    <w:rsid w:val="00107330"/>
    <w:rsid w:val="0010767B"/>
    <w:rsid w:val="00107C45"/>
    <w:rsid w:val="00107CEF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33"/>
    <w:rsid w:val="00112B5A"/>
    <w:rsid w:val="00112BFD"/>
    <w:rsid w:val="0011300F"/>
    <w:rsid w:val="0011317E"/>
    <w:rsid w:val="001133CE"/>
    <w:rsid w:val="001135AB"/>
    <w:rsid w:val="00113ABA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5B8"/>
    <w:rsid w:val="001207F4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1F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942"/>
    <w:rsid w:val="00133A73"/>
    <w:rsid w:val="00133C69"/>
    <w:rsid w:val="00133F7A"/>
    <w:rsid w:val="00134052"/>
    <w:rsid w:val="00134087"/>
    <w:rsid w:val="0013438F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059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A6A"/>
    <w:rsid w:val="00144B03"/>
    <w:rsid w:val="00144B7A"/>
    <w:rsid w:val="00144ED1"/>
    <w:rsid w:val="0014575A"/>
    <w:rsid w:val="00145A73"/>
    <w:rsid w:val="00145DD1"/>
    <w:rsid w:val="00145E80"/>
    <w:rsid w:val="001460C3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81C"/>
    <w:rsid w:val="00151F89"/>
    <w:rsid w:val="001521D5"/>
    <w:rsid w:val="001527A5"/>
    <w:rsid w:val="001527AB"/>
    <w:rsid w:val="00152A31"/>
    <w:rsid w:val="001534AC"/>
    <w:rsid w:val="00153817"/>
    <w:rsid w:val="00153B11"/>
    <w:rsid w:val="00153F03"/>
    <w:rsid w:val="0015412E"/>
    <w:rsid w:val="00154396"/>
    <w:rsid w:val="00154872"/>
    <w:rsid w:val="00154C77"/>
    <w:rsid w:val="001550CB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176"/>
    <w:rsid w:val="0016620A"/>
    <w:rsid w:val="00166775"/>
    <w:rsid w:val="001668B5"/>
    <w:rsid w:val="00166A85"/>
    <w:rsid w:val="001675E9"/>
    <w:rsid w:val="00167864"/>
    <w:rsid w:val="00167E98"/>
    <w:rsid w:val="00167FCA"/>
    <w:rsid w:val="00170100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556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80"/>
    <w:rsid w:val="00181CED"/>
    <w:rsid w:val="00181D81"/>
    <w:rsid w:val="001820BF"/>
    <w:rsid w:val="00182449"/>
    <w:rsid w:val="001829B1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962"/>
    <w:rsid w:val="00186BB7"/>
    <w:rsid w:val="00186BCD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97556"/>
    <w:rsid w:val="001A0487"/>
    <w:rsid w:val="001A0598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1F5B"/>
    <w:rsid w:val="001B2051"/>
    <w:rsid w:val="001B23E5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1203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EED"/>
    <w:rsid w:val="001C61D3"/>
    <w:rsid w:val="001C6461"/>
    <w:rsid w:val="001C6480"/>
    <w:rsid w:val="001C6811"/>
    <w:rsid w:val="001C728B"/>
    <w:rsid w:val="001C794B"/>
    <w:rsid w:val="001C7D0E"/>
    <w:rsid w:val="001D025E"/>
    <w:rsid w:val="001D0A29"/>
    <w:rsid w:val="001D0AEA"/>
    <w:rsid w:val="001D1573"/>
    <w:rsid w:val="001D18D1"/>
    <w:rsid w:val="001D1C7C"/>
    <w:rsid w:val="001D25DE"/>
    <w:rsid w:val="001D2B3A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B86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33C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5ADB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6EF"/>
    <w:rsid w:val="001F1863"/>
    <w:rsid w:val="001F21C5"/>
    <w:rsid w:val="001F24FC"/>
    <w:rsid w:val="001F2748"/>
    <w:rsid w:val="001F2753"/>
    <w:rsid w:val="001F292D"/>
    <w:rsid w:val="001F29E8"/>
    <w:rsid w:val="001F2CA6"/>
    <w:rsid w:val="001F2E1B"/>
    <w:rsid w:val="001F2FD9"/>
    <w:rsid w:val="001F31B4"/>
    <w:rsid w:val="001F3639"/>
    <w:rsid w:val="001F3BF3"/>
    <w:rsid w:val="001F4110"/>
    <w:rsid w:val="001F4195"/>
    <w:rsid w:val="001F49B1"/>
    <w:rsid w:val="001F4CE5"/>
    <w:rsid w:val="001F4E02"/>
    <w:rsid w:val="001F4E6F"/>
    <w:rsid w:val="001F4EA6"/>
    <w:rsid w:val="001F5054"/>
    <w:rsid w:val="001F5521"/>
    <w:rsid w:val="001F5584"/>
    <w:rsid w:val="001F57CB"/>
    <w:rsid w:val="001F59D8"/>
    <w:rsid w:val="001F5D59"/>
    <w:rsid w:val="001F6451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0C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0B22"/>
    <w:rsid w:val="002110A8"/>
    <w:rsid w:val="00211F17"/>
    <w:rsid w:val="002121D2"/>
    <w:rsid w:val="002127ED"/>
    <w:rsid w:val="00212EB7"/>
    <w:rsid w:val="002130AF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3E5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6E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07B"/>
    <w:rsid w:val="00231226"/>
    <w:rsid w:val="002312C7"/>
    <w:rsid w:val="0023159C"/>
    <w:rsid w:val="00231A42"/>
    <w:rsid w:val="00231F1C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5E9"/>
    <w:rsid w:val="00240707"/>
    <w:rsid w:val="00240B0D"/>
    <w:rsid w:val="002414A2"/>
    <w:rsid w:val="002417CF"/>
    <w:rsid w:val="00241A7E"/>
    <w:rsid w:val="00241DFC"/>
    <w:rsid w:val="00242030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4ECE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79"/>
    <w:rsid w:val="00260887"/>
    <w:rsid w:val="00260B70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497"/>
    <w:rsid w:val="00263DDA"/>
    <w:rsid w:val="00263E28"/>
    <w:rsid w:val="00263EDB"/>
    <w:rsid w:val="0026413A"/>
    <w:rsid w:val="002642CE"/>
    <w:rsid w:val="002645F0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5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499"/>
    <w:rsid w:val="00267653"/>
    <w:rsid w:val="00267865"/>
    <w:rsid w:val="002679E9"/>
    <w:rsid w:val="00267F70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459"/>
    <w:rsid w:val="002749FB"/>
    <w:rsid w:val="00274F40"/>
    <w:rsid w:val="002750B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77FDB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BBF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4DBF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55F"/>
    <w:rsid w:val="002A3CB3"/>
    <w:rsid w:val="002A3D39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196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EC4"/>
    <w:rsid w:val="002D206A"/>
    <w:rsid w:val="002D241A"/>
    <w:rsid w:val="002D2C1A"/>
    <w:rsid w:val="002D3131"/>
    <w:rsid w:val="002D31AC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6F2"/>
    <w:rsid w:val="002D57AF"/>
    <w:rsid w:val="002D5C7F"/>
    <w:rsid w:val="002D5CFE"/>
    <w:rsid w:val="002D6065"/>
    <w:rsid w:val="002D6501"/>
    <w:rsid w:val="002D66D9"/>
    <w:rsid w:val="002D6707"/>
    <w:rsid w:val="002D6C9F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1C65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672"/>
    <w:rsid w:val="002F1D96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4F0C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452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4EAF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D2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815"/>
    <w:rsid w:val="00312AD3"/>
    <w:rsid w:val="00312C0B"/>
    <w:rsid w:val="003132E9"/>
    <w:rsid w:val="00313525"/>
    <w:rsid w:val="00313682"/>
    <w:rsid w:val="00313717"/>
    <w:rsid w:val="00313DD5"/>
    <w:rsid w:val="00313FD3"/>
    <w:rsid w:val="003141B9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09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0DC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5159"/>
    <w:rsid w:val="003351C5"/>
    <w:rsid w:val="003351F0"/>
    <w:rsid w:val="00335377"/>
    <w:rsid w:val="003356CB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399"/>
    <w:rsid w:val="003404F8"/>
    <w:rsid w:val="0034071E"/>
    <w:rsid w:val="003409F2"/>
    <w:rsid w:val="00340AC6"/>
    <w:rsid w:val="00340E0F"/>
    <w:rsid w:val="00340F0F"/>
    <w:rsid w:val="00341299"/>
    <w:rsid w:val="003416E0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2E99"/>
    <w:rsid w:val="0034323A"/>
    <w:rsid w:val="003432DD"/>
    <w:rsid w:val="003436DE"/>
    <w:rsid w:val="00343967"/>
    <w:rsid w:val="00343F17"/>
    <w:rsid w:val="003444D7"/>
    <w:rsid w:val="003444DE"/>
    <w:rsid w:val="00344CDC"/>
    <w:rsid w:val="003451BB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B92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6A"/>
    <w:rsid w:val="003548B0"/>
    <w:rsid w:val="00354B07"/>
    <w:rsid w:val="003555B9"/>
    <w:rsid w:val="003557A0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7E7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EBB"/>
    <w:rsid w:val="00361F05"/>
    <w:rsid w:val="00361F7C"/>
    <w:rsid w:val="00361FFE"/>
    <w:rsid w:val="003620DD"/>
    <w:rsid w:val="0036228C"/>
    <w:rsid w:val="00362409"/>
    <w:rsid w:val="00362761"/>
    <w:rsid w:val="003631F4"/>
    <w:rsid w:val="0036357D"/>
    <w:rsid w:val="003635C3"/>
    <w:rsid w:val="00363638"/>
    <w:rsid w:val="003637AD"/>
    <w:rsid w:val="00363876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717F"/>
    <w:rsid w:val="003672DD"/>
    <w:rsid w:val="00367C81"/>
    <w:rsid w:val="00370095"/>
    <w:rsid w:val="003705E7"/>
    <w:rsid w:val="00370781"/>
    <w:rsid w:val="00370DA5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8B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CF1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4A9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1E29"/>
    <w:rsid w:val="00392536"/>
    <w:rsid w:val="00392696"/>
    <w:rsid w:val="0039287F"/>
    <w:rsid w:val="00392CDC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0E9"/>
    <w:rsid w:val="003A1101"/>
    <w:rsid w:val="003A1494"/>
    <w:rsid w:val="003A1616"/>
    <w:rsid w:val="003A1C77"/>
    <w:rsid w:val="003A2405"/>
    <w:rsid w:val="003A245D"/>
    <w:rsid w:val="003A277E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9ED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35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5C9"/>
    <w:rsid w:val="003C3841"/>
    <w:rsid w:val="003C38DF"/>
    <w:rsid w:val="003C3BEE"/>
    <w:rsid w:val="003C4564"/>
    <w:rsid w:val="003C4ACF"/>
    <w:rsid w:val="003C5324"/>
    <w:rsid w:val="003C543C"/>
    <w:rsid w:val="003C5509"/>
    <w:rsid w:val="003C5918"/>
    <w:rsid w:val="003C5AE0"/>
    <w:rsid w:val="003C5D46"/>
    <w:rsid w:val="003C5D4F"/>
    <w:rsid w:val="003C62DD"/>
    <w:rsid w:val="003C63CD"/>
    <w:rsid w:val="003C6944"/>
    <w:rsid w:val="003C6996"/>
    <w:rsid w:val="003C6E68"/>
    <w:rsid w:val="003C6FF2"/>
    <w:rsid w:val="003C7482"/>
    <w:rsid w:val="003C7661"/>
    <w:rsid w:val="003C7897"/>
    <w:rsid w:val="003D0027"/>
    <w:rsid w:val="003D028B"/>
    <w:rsid w:val="003D02ED"/>
    <w:rsid w:val="003D0453"/>
    <w:rsid w:val="003D0637"/>
    <w:rsid w:val="003D09AF"/>
    <w:rsid w:val="003D0B2F"/>
    <w:rsid w:val="003D0CE2"/>
    <w:rsid w:val="003D105B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D90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B9"/>
    <w:rsid w:val="003D4ED7"/>
    <w:rsid w:val="003D5465"/>
    <w:rsid w:val="003D5481"/>
    <w:rsid w:val="003D590F"/>
    <w:rsid w:val="003D5BB8"/>
    <w:rsid w:val="003D5BEE"/>
    <w:rsid w:val="003D5DD2"/>
    <w:rsid w:val="003D5F51"/>
    <w:rsid w:val="003D60DF"/>
    <w:rsid w:val="003D6582"/>
    <w:rsid w:val="003D6AF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4D1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BC7"/>
    <w:rsid w:val="003E3E7A"/>
    <w:rsid w:val="003E405B"/>
    <w:rsid w:val="003E4A9D"/>
    <w:rsid w:val="003E4BCE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5F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3A"/>
    <w:rsid w:val="003F51D4"/>
    <w:rsid w:val="003F5468"/>
    <w:rsid w:val="003F5734"/>
    <w:rsid w:val="003F5F9E"/>
    <w:rsid w:val="003F60F9"/>
    <w:rsid w:val="003F62D6"/>
    <w:rsid w:val="003F6FBE"/>
    <w:rsid w:val="003F7083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860"/>
    <w:rsid w:val="00401D11"/>
    <w:rsid w:val="00401FBF"/>
    <w:rsid w:val="0040224F"/>
    <w:rsid w:val="0040264C"/>
    <w:rsid w:val="004028F6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5E1D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192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293"/>
    <w:rsid w:val="00423497"/>
    <w:rsid w:val="004237A5"/>
    <w:rsid w:val="004237FB"/>
    <w:rsid w:val="00423960"/>
    <w:rsid w:val="00424579"/>
    <w:rsid w:val="004245AF"/>
    <w:rsid w:val="0042472B"/>
    <w:rsid w:val="00424FC8"/>
    <w:rsid w:val="00424FCA"/>
    <w:rsid w:val="004250C3"/>
    <w:rsid w:val="004252EA"/>
    <w:rsid w:val="004256B3"/>
    <w:rsid w:val="004257E3"/>
    <w:rsid w:val="00425BFD"/>
    <w:rsid w:val="00425F82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227"/>
    <w:rsid w:val="004665AC"/>
    <w:rsid w:val="00466F23"/>
    <w:rsid w:val="004670C6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1519"/>
    <w:rsid w:val="00472284"/>
    <w:rsid w:val="004723DE"/>
    <w:rsid w:val="00472C87"/>
    <w:rsid w:val="0047360F"/>
    <w:rsid w:val="004737E1"/>
    <w:rsid w:val="00473C0E"/>
    <w:rsid w:val="00473CF6"/>
    <w:rsid w:val="00474376"/>
    <w:rsid w:val="004749D0"/>
    <w:rsid w:val="00474A8A"/>
    <w:rsid w:val="00474B7E"/>
    <w:rsid w:val="00474F24"/>
    <w:rsid w:val="0047506C"/>
    <w:rsid w:val="00475169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984"/>
    <w:rsid w:val="00480BC6"/>
    <w:rsid w:val="00481332"/>
    <w:rsid w:val="00481653"/>
    <w:rsid w:val="00481A70"/>
    <w:rsid w:val="00481CFE"/>
    <w:rsid w:val="004827E0"/>
    <w:rsid w:val="00482938"/>
    <w:rsid w:val="0048297B"/>
    <w:rsid w:val="004835EB"/>
    <w:rsid w:val="0048377E"/>
    <w:rsid w:val="00483D12"/>
    <w:rsid w:val="004840DA"/>
    <w:rsid w:val="00484458"/>
    <w:rsid w:val="004845A2"/>
    <w:rsid w:val="00485060"/>
    <w:rsid w:val="00485127"/>
    <w:rsid w:val="00485671"/>
    <w:rsid w:val="004856E4"/>
    <w:rsid w:val="0048591F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00A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69F"/>
    <w:rsid w:val="004B2729"/>
    <w:rsid w:val="004B2B8F"/>
    <w:rsid w:val="004B312F"/>
    <w:rsid w:val="004B353C"/>
    <w:rsid w:val="004B387F"/>
    <w:rsid w:val="004B392C"/>
    <w:rsid w:val="004B45C6"/>
    <w:rsid w:val="004B4791"/>
    <w:rsid w:val="004B4C7C"/>
    <w:rsid w:val="004B4CF7"/>
    <w:rsid w:val="004B4FC0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1D6D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CF"/>
    <w:rsid w:val="004D6F69"/>
    <w:rsid w:val="004D70CA"/>
    <w:rsid w:val="004D723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B22"/>
    <w:rsid w:val="004E5C76"/>
    <w:rsid w:val="004E62E0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36B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2B1E"/>
    <w:rsid w:val="004F2C09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7A2"/>
    <w:rsid w:val="004F6CCE"/>
    <w:rsid w:val="004F6E18"/>
    <w:rsid w:val="004F6FE5"/>
    <w:rsid w:val="004F728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4BA1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191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5F4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3E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619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32"/>
    <w:rsid w:val="00561232"/>
    <w:rsid w:val="00561630"/>
    <w:rsid w:val="0056180B"/>
    <w:rsid w:val="0056189B"/>
    <w:rsid w:val="00561AB1"/>
    <w:rsid w:val="00561D58"/>
    <w:rsid w:val="00561F0A"/>
    <w:rsid w:val="00562536"/>
    <w:rsid w:val="005625F7"/>
    <w:rsid w:val="00562B7A"/>
    <w:rsid w:val="00562FD8"/>
    <w:rsid w:val="00563002"/>
    <w:rsid w:val="005631D5"/>
    <w:rsid w:val="00563417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C1F"/>
    <w:rsid w:val="005711DD"/>
    <w:rsid w:val="00571689"/>
    <w:rsid w:val="005717D9"/>
    <w:rsid w:val="0057184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7F6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D3E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CF8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6DE4"/>
    <w:rsid w:val="005971DD"/>
    <w:rsid w:val="00597308"/>
    <w:rsid w:val="0059754B"/>
    <w:rsid w:val="0059789D"/>
    <w:rsid w:val="00597919"/>
    <w:rsid w:val="00597B08"/>
    <w:rsid w:val="005A002F"/>
    <w:rsid w:val="005A0186"/>
    <w:rsid w:val="005A02C3"/>
    <w:rsid w:val="005A07A8"/>
    <w:rsid w:val="005A0914"/>
    <w:rsid w:val="005A0A8F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9A0"/>
    <w:rsid w:val="005A7D5C"/>
    <w:rsid w:val="005A7FF7"/>
    <w:rsid w:val="005B0030"/>
    <w:rsid w:val="005B0555"/>
    <w:rsid w:val="005B0943"/>
    <w:rsid w:val="005B0F72"/>
    <w:rsid w:val="005B0F96"/>
    <w:rsid w:val="005B11E5"/>
    <w:rsid w:val="005B1296"/>
    <w:rsid w:val="005B1FEB"/>
    <w:rsid w:val="005B2063"/>
    <w:rsid w:val="005B21B7"/>
    <w:rsid w:val="005B2348"/>
    <w:rsid w:val="005B249A"/>
    <w:rsid w:val="005B272A"/>
    <w:rsid w:val="005B2782"/>
    <w:rsid w:val="005B287F"/>
    <w:rsid w:val="005B2ABE"/>
    <w:rsid w:val="005B2E78"/>
    <w:rsid w:val="005B390F"/>
    <w:rsid w:val="005B39CE"/>
    <w:rsid w:val="005B478A"/>
    <w:rsid w:val="005B4C56"/>
    <w:rsid w:val="005B4D89"/>
    <w:rsid w:val="005B549C"/>
    <w:rsid w:val="005B653A"/>
    <w:rsid w:val="005B6797"/>
    <w:rsid w:val="005B6B35"/>
    <w:rsid w:val="005B6D05"/>
    <w:rsid w:val="005B720A"/>
    <w:rsid w:val="005B745B"/>
    <w:rsid w:val="005B786D"/>
    <w:rsid w:val="005B7E81"/>
    <w:rsid w:val="005B7EAD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C25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C91"/>
    <w:rsid w:val="005C5DA4"/>
    <w:rsid w:val="005C64FE"/>
    <w:rsid w:val="005C6CD3"/>
    <w:rsid w:val="005C6EED"/>
    <w:rsid w:val="005C6F64"/>
    <w:rsid w:val="005C71D9"/>
    <w:rsid w:val="005D0046"/>
    <w:rsid w:val="005D0321"/>
    <w:rsid w:val="005D08D3"/>
    <w:rsid w:val="005D0A9A"/>
    <w:rsid w:val="005D0B06"/>
    <w:rsid w:val="005D0BAB"/>
    <w:rsid w:val="005D0CAA"/>
    <w:rsid w:val="005D116C"/>
    <w:rsid w:val="005D1298"/>
    <w:rsid w:val="005D12E8"/>
    <w:rsid w:val="005D138A"/>
    <w:rsid w:val="005D140D"/>
    <w:rsid w:val="005D1455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426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5DE6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618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D28"/>
    <w:rsid w:val="005F2EDA"/>
    <w:rsid w:val="005F315E"/>
    <w:rsid w:val="005F35F6"/>
    <w:rsid w:val="005F3BF1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6F55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0C8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B89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442"/>
    <w:rsid w:val="0062056D"/>
    <w:rsid w:val="00620638"/>
    <w:rsid w:val="006209FB"/>
    <w:rsid w:val="00620E6B"/>
    <w:rsid w:val="00621203"/>
    <w:rsid w:val="006213F4"/>
    <w:rsid w:val="00621654"/>
    <w:rsid w:val="00621863"/>
    <w:rsid w:val="006219A1"/>
    <w:rsid w:val="00621DEC"/>
    <w:rsid w:val="0062299E"/>
    <w:rsid w:val="00622E96"/>
    <w:rsid w:val="00622EA4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7F3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A4F"/>
    <w:rsid w:val="00643B45"/>
    <w:rsid w:val="00643D2A"/>
    <w:rsid w:val="00643DFC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0C13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EDD"/>
    <w:rsid w:val="00655078"/>
    <w:rsid w:val="00655109"/>
    <w:rsid w:val="006551AC"/>
    <w:rsid w:val="006552F0"/>
    <w:rsid w:val="006557E6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78C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BA"/>
    <w:rsid w:val="006623FE"/>
    <w:rsid w:val="0066276F"/>
    <w:rsid w:val="00662BF8"/>
    <w:rsid w:val="00662F5A"/>
    <w:rsid w:val="00663012"/>
    <w:rsid w:val="006632CB"/>
    <w:rsid w:val="006634CA"/>
    <w:rsid w:val="00663D91"/>
    <w:rsid w:val="0066412F"/>
    <w:rsid w:val="0066436A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BA7"/>
    <w:rsid w:val="00670D70"/>
    <w:rsid w:val="00671129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C7E"/>
    <w:rsid w:val="0068703E"/>
    <w:rsid w:val="00687133"/>
    <w:rsid w:val="00687646"/>
    <w:rsid w:val="00687D3B"/>
    <w:rsid w:val="0069046A"/>
    <w:rsid w:val="0069070A"/>
    <w:rsid w:val="00690A78"/>
    <w:rsid w:val="00690B25"/>
    <w:rsid w:val="00690E25"/>
    <w:rsid w:val="00690F13"/>
    <w:rsid w:val="006911E4"/>
    <w:rsid w:val="00691403"/>
    <w:rsid w:val="00691B76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AD4"/>
    <w:rsid w:val="00695E3B"/>
    <w:rsid w:val="00695EFE"/>
    <w:rsid w:val="00696984"/>
    <w:rsid w:val="00696AAD"/>
    <w:rsid w:val="00696B88"/>
    <w:rsid w:val="00696C14"/>
    <w:rsid w:val="00697521"/>
    <w:rsid w:val="00697AFB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4D65"/>
    <w:rsid w:val="006A598E"/>
    <w:rsid w:val="006A604D"/>
    <w:rsid w:val="006A611E"/>
    <w:rsid w:val="006A6238"/>
    <w:rsid w:val="006A672F"/>
    <w:rsid w:val="006A6A1D"/>
    <w:rsid w:val="006A7581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C0A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4360"/>
    <w:rsid w:val="006B442E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218"/>
    <w:rsid w:val="006C24D7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1F9"/>
    <w:rsid w:val="006D033A"/>
    <w:rsid w:val="006D0444"/>
    <w:rsid w:val="006D0D6F"/>
    <w:rsid w:val="006D0DC7"/>
    <w:rsid w:val="006D0E15"/>
    <w:rsid w:val="006D0EEE"/>
    <w:rsid w:val="006D105D"/>
    <w:rsid w:val="006D160C"/>
    <w:rsid w:val="006D1831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0CD"/>
    <w:rsid w:val="006D45E5"/>
    <w:rsid w:val="006D4AB1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402"/>
    <w:rsid w:val="006D7875"/>
    <w:rsid w:val="006D7E8F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66ED"/>
    <w:rsid w:val="006E70D3"/>
    <w:rsid w:val="006E7485"/>
    <w:rsid w:val="006E7666"/>
    <w:rsid w:val="006E7AD8"/>
    <w:rsid w:val="006E7F47"/>
    <w:rsid w:val="006E7F55"/>
    <w:rsid w:val="006F065A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5F42"/>
    <w:rsid w:val="006F65E1"/>
    <w:rsid w:val="006F6628"/>
    <w:rsid w:val="006F6D4F"/>
    <w:rsid w:val="006F6FB9"/>
    <w:rsid w:val="006F758B"/>
    <w:rsid w:val="006F75E8"/>
    <w:rsid w:val="006F7C28"/>
    <w:rsid w:val="006F7DBB"/>
    <w:rsid w:val="0070003E"/>
    <w:rsid w:val="007008B6"/>
    <w:rsid w:val="0070096B"/>
    <w:rsid w:val="00700B3D"/>
    <w:rsid w:val="00700DE7"/>
    <w:rsid w:val="0070135F"/>
    <w:rsid w:val="007013D6"/>
    <w:rsid w:val="00701435"/>
    <w:rsid w:val="00701A66"/>
    <w:rsid w:val="00701F56"/>
    <w:rsid w:val="007021FE"/>
    <w:rsid w:val="00702269"/>
    <w:rsid w:val="007025FB"/>
    <w:rsid w:val="00702B1D"/>
    <w:rsid w:val="007035F8"/>
    <w:rsid w:val="00703AAE"/>
    <w:rsid w:val="00703C87"/>
    <w:rsid w:val="007040E9"/>
    <w:rsid w:val="00704313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1D98"/>
    <w:rsid w:val="00712780"/>
    <w:rsid w:val="00712CBE"/>
    <w:rsid w:val="00712ECC"/>
    <w:rsid w:val="00713048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949"/>
    <w:rsid w:val="00716C52"/>
    <w:rsid w:val="00716E59"/>
    <w:rsid w:val="00716E83"/>
    <w:rsid w:val="00716F04"/>
    <w:rsid w:val="00717062"/>
    <w:rsid w:val="00717381"/>
    <w:rsid w:val="00717569"/>
    <w:rsid w:val="00717893"/>
    <w:rsid w:val="007178A5"/>
    <w:rsid w:val="0071796D"/>
    <w:rsid w:val="00717AA2"/>
    <w:rsid w:val="00717CE8"/>
    <w:rsid w:val="00717D14"/>
    <w:rsid w:val="007203AF"/>
    <w:rsid w:val="00720534"/>
    <w:rsid w:val="00720D50"/>
    <w:rsid w:val="00721074"/>
    <w:rsid w:val="0072131A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3E7A"/>
    <w:rsid w:val="007245B5"/>
    <w:rsid w:val="007250AA"/>
    <w:rsid w:val="0072589A"/>
    <w:rsid w:val="007258F8"/>
    <w:rsid w:val="00725928"/>
    <w:rsid w:val="00725AE2"/>
    <w:rsid w:val="00725D43"/>
    <w:rsid w:val="00725EFA"/>
    <w:rsid w:val="0072665B"/>
    <w:rsid w:val="00726762"/>
    <w:rsid w:val="00726854"/>
    <w:rsid w:val="00726C5E"/>
    <w:rsid w:val="00726D7F"/>
    <w:rsid w:val="00727193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37B84"/>
    <w:rsid w:val="00740195"/>
    <w:rsid w:val="007407E6"/>
    <w:rsid w:val="00740C7D"/>
    <w:rsid w:val="00740D62"/>
    <w:rsid w:val="00741623"/>
    <w:rsid w:val="00741850"/>
    <w:rsid w:val="0074188D"/>
    <w:rsid w:val="00741A76"/>
    <w:rsid w:val="00741BB6"/>
    <w:rsid w:val="0074221A"/>
    <w:rsid w:val="007423A8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5893"/>
    <w:rsid w:val="00746064"/>
    <w:rsid w:val="007462B2"/>
    <w:rsid w:val="00746318"/>
    <w:rsid w:val="007464F3"/>
    <w:rsid w:val="00746569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1D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094"/>
    <w:rsid w:val="00762595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E78"/>
    <w:rsid w:val="00766F06"/>
    <w:rsid w:val="00766F54"/>
    <w:rsid w:val="0076714F"/>
    <w:rsid w:val="00767321"/>
    <w:rsid w:val="00767824"/>
    <w:rsid w:val="00767B1B"/>
    <w:rsid w:val="00767CE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3E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408"/>
    <w:rsid w:val="007975D5"/>
    <w:rsid w:val="0079779F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048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C7D87"/>
    <w:rsid w:val="007D0071"/>
    <w:rsid w:val="007D0096"/>
    <w:rsid w:val="007D0124"/>
    <w:rsid w:val="007D0795"/>
    <w:rsid w:val="007D07FD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08"/>
    <w:rsid w:val="007D4525"/>
    <w:rsid w:val="007D4ADC"/>
    <w:rsid w:val="007D4B51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3DE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0D8A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0BA"/>
    <w:rsid w:val="007E32EC"/>
    <w:rsid w:val="007E335F"/>
    <w:rsid w:val="007E33C6"/>
    <w:rsid w:val="007E349C"/>
    <w:rsid w:val="007E37FC"/>
    <w:rsid w:val="007E39B6"/>
    <w:rsid w:val="007E3FF6"/>
    <w:rsid w:val="007E4051"/>
    <w:rsid w:val="007E4091"/>
    <w:rsid w:val="007E43B4"/>
    <w:rsid w:val="007E477F"/>
    <w:rsid w:val="007E4BCA"/>
    <w:rsid w:val="007E4C85"/>
    <w:rsid w:val="007E52CC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6B81"/>
    <w:rsid w:val="007F7395"/>
    <w:rsid w:val="007F74F6"/>
    <w:rsid w:val="007F78CC"/>
    <w:rsid w:val="008000B4"/>
    <w:rsid w:val="0080013B"/>
    <w:rsid w:val="00800572"/>
    <w:rsid w:val="00801236"/>
    <w:rsid w:val="00801354"/>
    <w:rsid w:val="008018EA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935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189B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06F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07E"/>
    <w:rsid w:val="0084416E"/>
    <w:rsid w:val="0084520A"/>
    <w:rsid w:val="008452BE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22F"/>
    <w:rsid w:val="0085169E"/>
    <w:rsid w:val="008518D0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485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DCF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67F7C"/>
    <w:rsid w:val="0087008F"/>
    <w:rsid w:val="00870190"/>
    <w:rsid w:val="00870452"/>
    <w:rsid w:val="008704E8"/>
    <w:rsid w:val="00870593"/>
    <w:rsid w:val="00870891"/>
    <w:rsid w:val="00871384"/>
    <w:rsid w:val="00871618"/>
    <w:rsid w:val="008716C4"/>
    <w:rsid w:val="00871A83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4D1"/>
    <w:rsid w:val="008829C3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70"/>
    <w:rsid w:val="008926C9"/>
    <w:rsid w:val="0089270E"/>
    <w:rsid w:val="008929BB"/>
    <w:rsid w:val="00892F3C"/>
    <w:rsid w:val="00892FD9"/>
    <w:rsid w:val="008932C1"/>
    <w:rsid w:val="008936EC"/>
    <w:rsid w:val="0089380F"/>
    <w:rsid w:val="00893F26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0FF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B0432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C11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190"/>
    <w:rsid w:val="008C66B0"/>
    <w:rsid w:val="008C6BD9"/>
    <w:rsid w:val="008C71D3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4FF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37E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643"/>
    <w:rsid w:val="008E1817"/>
    <w:rsid w:val="008E1CDF"/>
    <w:rsid w:val="008E21B6"/>
    <w:rsid w:val="008E23D4"/>
    <w:rsid w:val="008E23F3"/>
    <w:rsid w:val="008E2859"/>
    <w:rsid w:val="008E2BD2"/>
    <w:rsid w:val="008E33AD"/>
    <w:rsid w:val="008E3456"/>
    <w:rsid w:val="008E3578"/>
    <w:rsid w:val="008E3605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2B4"/>
    <w:rsid w:val="008E6323"/>
    <w:rsid w:val="008E6414"/>
    <w:rsid w:val="008E6743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9A8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0E39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527"/>
    <w:rsid w:val="00904810"/>
    <w:rsid w:val="00904A19"/>
    <w:rsid w:val="00904B5A"/>
    <w:rsid w:val="00904DC0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D81"/>
    <w:rsid w:val="00915149"/>
    <w:rsid w:val="0091546D"/>
    <w:rsid w:val="00915587"/>
    <w:rsid w:val="009155DC"/>
    <w:rsid w:val="00915795"/>
    <w:rsid w:val="009157FB"/>
    <w:rsid w:val="00915865"/>
    <w:rsid w:val="00915F3F"/>
    <w:rsid w:val="00915F51"/>
    <w:rsid w:val="00915FF4"/>
    <w:rsid w:val="0091602A"/>
    <w:rsid w:val="009161E9"/>
    <w:rsid w:val="00916233"/>
    <w:rsid w:val="009162A0"/>
    <w:rsid w:val="009162E6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CA9"/>
    <w:rsid w:val="00921F0B"/>
    <w:rsid w:val="00921FD6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754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7A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94A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379A3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958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CD1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86D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9F7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7BC"/>
    <w:rsid w:val="00961C48"/>
    <w:rsid w:val="00961E4B"/>
    <w:rsid w:val="00961ED6"/>
    <w:rsid w:val="0096255C"/>
    <w:rsid w:val="0096283D"/>
    <w:rsid w:val="00962EFE"/>
    <w:rsid w:val="00963374"/>
    <w:rsid w:val="009635D1"/>
    <w:rsid w:val="0096365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5B7B"/>
    <w:rsid w:val="00965D99"/>
    <w:rsid w:val="00966004"/>
    <w:rsid w:val="0096600D"/>
    <w:rsid w:val="0096617A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0DF"/>
    <w:rsid w:val="009722DA"/>
    <w:rsid w:val="00972501"/>
    <w:rsid w:val="00972CF9"/>
    <w:rsid w:val="00972E69"/>
    <w:rsid w:val="00973B53"/>
    <w:rsid w:val="00973DC2"/>
    <w:rsid w:val="0097489B"/>
    <w:rsid w:val="0097500B"/>
    <w:rsid w:val="00975245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8C5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D76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9A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33C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2D1"/>
    <w:rsid w:val="009A5586"/>
    <w:rsid w:val="009A5A3C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2E18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575"/>
    <w:rsid w:val="009D26F0"/>
    <w:rsid w:val="009D27A3"/>
    <w:rsid w:val="009D2C70"/>
    <w:rsid w:val="009D2E51"/>
    <w:rsid w:val="009D32DD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15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61"/>
    <w:rsid w:val="009E0D9F"/>
    <w:rsid w:val="009E0EEB"/>
    <w:rsid w:val="009E1480"/>
    <w:rsid w:val="009E1551"/>
    <w:rsid w:val="009E2C2A"/>
    <w:rsid w:val="009E2CCE"/>
    <w:rsid w:val="009E300E"/>
    <w:rsid w:val="009E37ED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10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AD0"/>
    <w:rsid w:val="00A02D9E"/>
    <w:rsid w:val="00A03163"/>
    <w:rsid w:val="00A03551"/>
    <w:rsid w:val="00A035F3"/>
    <w:rsid w:val="00A03650"/>
    <w:rsid w:val="00A03785"/>
    <w:rsid w:val="00A041F4"/>
    <w:rsid w:val="00A043B2"/>
    <w:rsid w:val="00A0442F"/>
    <w:rsid w:val="00A044CF"/>
    <w:rsid w:val="00A0465C"/>
    <w:rsid w:val="00A04964"/>
    <w:rsid w:val="00A04B49"/>
    <w:rsid w:val="00A04D07"/>
    <w:rsid w:val="00A04EBD"/>
    <w:rsid w:val="00A051C0"/>
    <w:rsid w:val="00A056EF"/>
    <w:rsid w:val="00A058D0"/>
    <w:rsid w:val="00A05CFE"/>
    <w:rsid w:val="00A05F70"/>
    <w:rsid w:val="00A06122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2DC"/>
    <w:rsid w:val="00A115E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578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DFC"/>
    <w:rsid w:val="00A24ED9"/>
    <w:rsid w:val="00A254FA"/>
    <w:rsid w:val="00A2588F"/>
    <w:rsid w:val="00A25AA7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46F"/>
    <w:rsid w:val="00A3173F"/>
    <w:rsid w:val="00A3176A"/>
    <w:rsid w:val="00A31A09"/>
    <w:rsid w:val="00A31A44"/>
    <w:rsid w:val="00A325B1"/>
    <w:rsid w:val="00A32697"/>
    <w:rsid w:val="00A32979"/>
    <w:rsid w:val="00A32A2A"/>
    <w:rsid w:val="00A32DC1"/>
    <w:rsid w:val="00A32E3C"/>
    <w:rsid w:val="00A33316"/>
    <w:rsid w:val="00A33607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633B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2FF1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013"/>
    <w:rsid w:val="00A452D4"/>
    <w:rsid w:val="00A453D0"/>
    <w:rsid w:val="00A45410"/>
    <w:rsid w:val="00A4577A"/>
    <w:rsid w:val="00A45D7D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4F6"/>
    <w:rsid w:val="00A5183B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431"/>
    <w:rsid w:val="00A559C4"/>
    <w:rsid w:val="00A55AE6"/>
    <w:rsid w:val="00A56197"/>
    <w:rsid w:val="00A56243"/>
    <w:rsid w:val="00A56245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C0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458"/>
    <w:rsid w:val="00A66F35"/>
    <w:rsid w:val="00A670A8"/>
    <w:rsid w:val="00A674D0"/>
    <w:rsid w:val="00A677FB"/>
    <w:rsid w:val="00A679D7"/>
    <w:rsid w:val="00A70A20"/>
    <w:rsid w:val="00A70AE9"/>
    <w:rsid w:val="00A70B8E"/>
    <w:rsid w:val="00A70D66"/>
    <w:rsid w:val="00A70EAE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8B2"/>
    <w:rsid w:val="00A739EB"/>
    <w:rsid w:val="00A74274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70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7E5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1CC"/>
    <w:rsid w:val="00A924B4"/>
    <w:rsid w:val="00A92A7C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5E06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1D8"/>
    <w:rsid w:val="00AA6267"/>
    <w:rsid w:val="00AA64F9"/>
    <w:rsid w:val="00AA66A3"/>
    <w:rsid w:val="00AA66B8"/>
    <w:rsid w:val="00AA681A"/>
    <w:rsid w:val="00AA6A43"/>
    <w:rsid w:val="00AA6EDE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324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517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6C3"/>
    <w:rsid w:val="00AD0ED8"/>
    <w:rsid w:val="00AD10E3"/>
    <w:rsid w:val="00AD1782"/>
    <w:rsid w:val="00AD1D3F"/>
    <w:rsid w:val="00AD1F25"/>
    <w:rsid w:val="00AD26DC"/>
    <w:rsid w:val="00AD27EC"/>
    <w:rsid w:val="00AD2BD0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6E9"/>
    <w:rsid w:val="00AD5732"/>
    <w:rsid w:val="00AD575D"/>
    <w:rsid w:val="00AD57A2"/>
    <w:rsid w:val="00AD60CF"/>
    <w:rsid w:val="00AD6197"/>
    <w:rsid w:val="00AD63BE"/>
    <w:rsid w:val="00AD6718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31"/>
    <w:rsid w:val="00AE6F82"/>
    <w:rsid w:val="00AE73F5"/>
    <w:rsid w:val="00AE7B05"/>
    <w:rsid w:val="00AF04E4"/>
    <w:rsid w:val="00AF07B4"/>
    <w:rsid w:val="00AF07E8"/>
    <w:rsid w:val="00AF0D35"/>
    <w:rsid w:val="00AF1243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3C9A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1F8B"/>
    <w:rsid w:val="00B0204E"/>
    <w:rsid w:val="00B02AE1"/>
    <w:rsid w:val="00B02E58"/>
    <w:rsid w:val="00B02EE6"/>
    <w:rsid w:val="00B02F25"/>
    <w:rsid w:val="00B030E6"/>
    <w:rsid w:val="00B0406B"/>
    <w:rsid w:val="00B040E9"/>
    <w:rsid w:val="00B04304"/>
    <w:rsid w:val="00B04567"/>
    <w:rsid w:val="00B04D4D"/>
    <w:rsid w:val="00B05F4E"/>
    <w:rsid w:val="00B06425"/>
    <w:rsid w:val="00B064A0"/>
    <w:rsid w:val="00B06985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0E4B"/>
    <w:rsid w:val="00B112E2"/>
    <w:rsid w:val="00B115E9"/>
    <w:rsid w:val="00B119E8"/>
    <w:rsid w:val="00B11B3C"/>
    <w:rsid w:val="00B11B42"/>
    <w:rsid w:val="00B11C14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ABE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E99"/>
    <w:rsid w:val="00B16FB6"/>
    <w:rsid w:val="00B171BC"/>
    <w:rsid w:val="00B17643"/>
    <w:rsid w:val="00B17B16"/>
    <w:rsid w:val="00B17C4D"/>
    <w:rsid w:val="00B17DA4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132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980"/>
    <w:rsid w:val="00B25D4D"/>
    <w:rsid w:val="00B25D65"/>
    <w:rsid w:val="00B25D97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198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79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70"/>
    <w:rsid w:val="00B36CEF"/>
    <w:rsid w:val="00B36E88"/>
    <w:rsid w:val="00B37B5A"/>
    <w:rsid w:val="00B37DFC"/>
    <w:rsid w:val="00B40596"/>
    <w:rsid w:val="00B408B0"/>
    <w:rsid w:val="00B40AE2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0F32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91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443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3F44"/>
    <w:rsid w:val="00B64144"/>
    <w:rsid w:val="00B64472"/>
    <w:rsid w:val="00B644EA"/>
    <w:rsid w:val="00B64557"/>
    <w:rsid w:val="00B64595"/>
    <w:rsid w:val="00B64BAA"/>
    <w:rsid w:val="00B64BAF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C20"/>
    <w:rsid w:val="00B72D25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4A9"/>
    <w:rsid w:val="00B84932"/>
    <w:rsid w:val="00B84A25"/>
    <w:rsid w:val="00B85150"/>
    <w:rsid w:val="00B852C4"/>
    <w:rsid w:val="00B8572D"/>
    <w:rsid w:val="00B85914"/>
    <w:rsid w:val="00B85B00"/>
    <w:rsid w:val="00B85B33"/>
    <w:rsid w:val="00B85CF7"/>
    <w:rsid w:val="00B86A50"/>
    <w:rsid w:val="00B86BBE"/>
    <w:rsid w:val="00B86C8F"/>
    <w:rsid w:val="00B87423"/>
    <w:rsid w:val="00B8755C"/>
    <w:rsid w:val="00B87564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040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979ED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1B4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B782B"/>
    <w:rsid w:val="00BC0F97"/>
    <w:rsid w:val="00BC1092"/>
    <w:rsid w:val="00BC109A"/>
    <w:rsid w:val="00BC114B"/>
    <w:rsid w:val="00BC126F"/>
    <w:rsid w:val="00BC13D6"/>
    <w:rsid w:val="00BC1441"/>
    <w:rsid w:val="00BC16F2"/>
    <w:rsid w:val="00BC1E3B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6BCE"/>
    <w:rsid w:val="00BD6C01"/>
    <w:rsid w:val="00BD7105"/>
    <w:rsid w:val="00BD712D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0BC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098"/>
    <w:rsid w:val="00BF67EC"/>
    <w:rsid w:val="00BF6BF9"/>
    <w:rsid w:val="00BF6F60"/>
    <w:rsid w:val="00BF7537"/>
    <w:rsid w:val="00BF7648"/>
    <w:rsid w:val="00BF7863"/>
    <w:rsid w:val="00BF7D51"/>
    <w:rsid w:val="00C003CC"/>
    <w:rsid w:val="00C0080F"/>
    <w:rsid w:val="00C00B14"/>
    <w:rsid w:val="00C00B3B"/>
    <w:rsid w:val="00C00E47"/>
    <w:rsid w:val="00C00EC3"/>
    <w:rsid w:val="00C0141E"/>
    <w:rsid w:val="00C014BD"/>
    <w:rsid w:val="00C014FF"/>
    <w:rsid w:val="00C01629"/>
    <w:rsid w:val="00C01B75"/>
    <w:rsid w:val="00C01BD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2C3"/>
    <w:rsid w:val="00C0568F"/>
    <w:rsid w:val="00C058CF"/>
    <w:rsid w:val="00C05B97"/>
    <w:rsid w:val="00C05D79"/>
    <w:rsid w:val="00C05E86"/>
    <w:rsid w:val="00C0608E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498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451"/>
    <w:rsid w:val="00C20649"/>
    <w:rsid w:val="00C20839"/>
    <w:rsid w:val="00C20A3D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AF1"/>
    <w:rsid w:val="00C23B69"/>
    <w:rsid w:val="00C2448D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6D6"/>
    <w:rsid w:val="00C308CD"/>
    <w:rsid w:val="00C31091"/>
    <w:rsid w:val="00C31233"/>
    <w:rsid w:val="00C315B6"/>
    <w:rsid w:val="00C31D32"/>
    <w:rsid w:val="00C3202A"/>
    <w:rsid w:val="00C3247A"/>
    <w:rsid w:val="00C32550"/>
    <w:rsid w:val="00C3271F"/>
    <w:rsid w:val="00C32804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74A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AA7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0FD6"/>
    <w:rsid w:val="00C512FB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DB6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6CE"/>
    <w:rsid w:val="00C76BCC"/>
    <w:rsid w:val="00C76F44"/>
    <w:rsid w:val="00C771A9"/>
    <w:rsid w:val="00C7726D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53D5"/>
    <w:rsid w:val="00C86074"/>
    <w:rsid w:val="00C8655F"/>
    <w:rsid w:val="00C86575"/>
    <w:rsid w:val="00C868A8"/>
    <w:rsid w:val="00C86A9C"/>
    <w:rsid w:val="00C870FC"/>
    <w:rsid w:val="00C87205"/>
    <w:rsid w:val="00C8753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DEB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1BC"/>
    <w:rsid w:val="00CC52A8"/>
    <w:rsid w:val="00CC55AF"/>
    <w:rsid w:val="00CC5E08"/>
    <w:rsid w:val="00CC635B"/>
    <w:rsid w:val="00CC6798"/>
    <w:rsid w:val="00CC69FB"/>
    <w:rsid w:val="00CC6C46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83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9BA"/>
    <w:rsid w:val="00CF7A28"/>
    <w:rsid w:val="00D00134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BD2"/>
    <w:rsid w:val="00D05D57"/>
    <w:rsid w:val="00D06130"/>
    <w:rsid w:val="00D064B8"/>
    <w:rsid w:val="00D06580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B63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616"/>
    <w:rsid w:val="00D24744"/>
    <w:rsid w:val="00D24A50"/>
    <w:rsid w:val="00D24B9F"/>
    <w:rsid w:val="00D24CB2"/>
    <w:rsid w:val="00D254E6"/>
    <w:rsid w:val="00D25821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7D6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8F9"/>
    <w:rsid w:val="00D33D7D"/>
    <w:rsid w:val="00D34280"/>
    <w:rsid w:val="00D34424"/>
    <w:rsid w:val="00D3493A"/>
    <w:rsid w:val="00D34A4A"/>
    <w:rsid w:val="00D34B8D"/>
    <w:rsid w:val="00D352B8"/>
    <w:rsid w:val="00D35E23"/>
    <w:rsid w:val="00D35FEC"/>
    <w:rsid w:val="00D36100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EB9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888"/>
    <w:rsid w:val="00D53A53"/>
    <w:rsid w:val="00D53AA3"/>
    <w:rsid w:val="00D549CE"/>
    <w:rsid w:val="00D55199"/>
    <w:rsid w:val="00D55647"/>
    <w:rsid w:val="00D558B4"/>
    <w:rsid w:val="00D55D1F"/>
    <w:rsid w:val="00D560E2"/>
    <w:rsid w:val="00D565AC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69B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67F7D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5A2"/>
    <w:rsid w:val="00D75AB7"/>
    <w:rsid w:val="00D75B0E"/>
    <w:rsid w:val="00D75D60"/>
    <w:rsid w:val="00D75E1C"/>
    <w:rsid w:val="00D762CC"/>
    <w:rsid w:val="00D76597"/>
    <w:rsid w:val="00D76C89"/>
    <w:rsid w:val="00D76D63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4BFF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2A0"/>
    <w:rsid w:val="00D92F01"/>
    <w:rsid w:val="00D934B6"/>
    <w:rsid w:val="00D937F5"/>
    <w:rsid w:val="00D9387A"/>
    <w:rsid w:val="00D93C35"/>
    <w:rsid w:val="00D93C79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A15"/>
    <w:rsid w:val="00DA1B0C"/>
    <w:rsid w:val="00DA1EC1"/>
    <w:rsid w:val="00DA1F35"/>
    <w:rsid w:val="00DA1F3E"/>
    <w:rsid w:val="00DA23F4"/>
    <w:rsid w:val="00DA29B7"/>
    <w:rsid w:val="00DA2F34"/>
    <w:rsid w:val="00DA304A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94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2AC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350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220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3BF"/>
    <w:rsid w:val="00DD753C"/>
    <w:rsid w:val="00DD78A3"/>
    <w:rsid w:val="00DD7D2F"/>
    <w:rsid w:val="00DE012B"/>
    <w:rsid w:val="00DE050F"/>
    <w:rsid w:val="00DE0F4D"/>
    <w:rsid w:val="00DE105D"/>
    <w:rsid w:val="00DE130B"/>
    <w:rsid w:val="00DE16ED"/>
    <w:rsid w:val="00DE180A"/>
    <w:rsid w:val="00DE1B39"/>
    <w:rsid w:val="00DE2CA6"/>
    <w:rsid w:val="00DE2CA8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6ED"/>
    <w:rsid w:val="00DE579A"/>
    <w:rsid w:val="00DE58D2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8CC"/>
    <w:rsid w:val="00DF1B0A"/>
    <w:rsid w:val="00DF1E9B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CB7"/>
    <w:rsid w:val="00DF4DFF"/>
    <w:rsid w:val="00DF5005"/>
    <w:rsid w:val="00DF5298"/>
    <w:rsid w:val="00DF52F5"/>
    <w:rsid w:val="00DF5334"/>
    <w:rsid w:val="00DF561F"/>
    <w:rsid w:val="00DF56BD"/>
    <w:rsid w:val="00DF57B9"/>
    <w:rsid w:val="00DF6425"/>
    <w:rsid w:val="00DF6954"/>
    <w:rsid w:val="00DF6E6B"/>
    <w:rsid w:val="00DF74D7"/>
    <w:rsid w:val="00DF75CB"/>
    <w:rsid w:val="00DF77E4"/>
    <w:rsid w:val="00DF7E01"/>
    <w:rsid w:val="00E00155"/>
    <w:rsid w:val="00E002CF"/>
    <w:rsid w:val="00E009E4"/>
    <w:rsid w:val="00E00C83"/>
    <w:rsid w:val="00E00EAC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620"/>
    <w:rsid w:val="00E03890"/>
    <w:rsid w:val="00E03A79"/>
    <w:rsid w:val="00E03BEF"/>
    <w:rsid w:val="00E03C16"/>
    <w:rsid w:val="00E0427C"/>
    <w:rsid w:val="00E0470E"/>
    <w:rsid w:val="00E047F1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1A2A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90B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891"/>
    <w:rsid w:val="00E17EB0"/>
    <w:rsid w:val="00E20B53"/>
    <w:rsid w:val="00E20BBF"/>
    <w:rsid w:val="00E20D9C"/>
    <w:rsid w:val="00E21162"/>
    <w:rsid w:val="00E21445"/>
    <w:rsid w:val="00E2145D"/>
    <w:rsid w:val="00E21678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CF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323"/>
    <w:rsid w:val="00E277D7"/>
    <w:rsid w:val="00E278F1"/>
    <w:rsid w:val="00E27A85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0A2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6E6D"/>
    <w:rsid w:val="00E4747E"/>
    <w:rsid w:val="00E4791A"/>
    <w:rsid w:val="00E47984"/>
    <w:rsid w:val="00E47AB7"/>
    <w:rsid w:val="00E47BDF"/>
    <w:rsid w:val="00E47C2F"/>
    <w:rsid w:val="00E47CE3"/>
    <w:rsid w:val="00E47CE7"/>
    <w:rsid w:val="00E47D9D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F07"/>
    <w:rsid w:val="00E552E5"/>
    <w:rsid w:val="00E55324"/>
    <w:rsid w:val="00E55495"/>
    <w:rsid w:val="00E55617"/>
    <w:rsid w:val="00E55CD3"/>
    <w:rsid w:val="00E55D09"/>
    <w:rsid w:val="00E56095"/>
    <w:rsid w:val="00E56414"/>
    <w:rsid w:val="00E56540"/>
    <w:rsid w:val="00E565DB"/>
    <w:rsid w:val="00E565EF"/>
    <w:rsid w:val="00E56642"/>
    <w:rsid w:val="00E566BA"/>
    <w:rsid w:val="00E56B18"/>
    <w:rsid w:val="00E56CA0"/>
    <w:rsid w:val="00E56FB9"/>
    <w:rsid w:val="00E56FBF"/>
    <w:rsid w:val="00E570FF"/>
    <w:rsid w:val="00E5769E"/>
    <w:rsid w:val="00E57E61"/>
    <w:rsid w:val="00E57F51"/>
    <w:rsid w:val="00E6046B"/>
    <w:rsid w:val="00E60642"/>
    <w:rsid w:val="00E60DDD"/>
    <w:rsid w:val="00E6108C"/>
    <w:rsid w:val="00E61861"/>
    <w:rsid w:val="00E61C24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2D8"/>
    <w:rsid w:val="00E66ADA"/>
    <w:rsid w:val="00E67333"/>
    <w:rsid w:val="00E67629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26C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3F4C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C"/>
    <w:rsid w:val="00EA09F0"/>
    <w:rsid w:val="00EA0EFC"/>
    <w:rsid w:val="00EA1683"/>
    <w:rsid w:val="00EA16C0"/>
    <w:rsid w:val="00EA175D"/>
    <w:rsid w:val="00EA279F"/>
    <w:rsid w:val="00EA2C2E"/>
    <w:rsid w:val="00EA30E4"/>
    <w:rsid w:val="00EA36D0"/>
    <w:rsid w:val="00EA3C96"/>
    <w:rsid w:val="00EA3C9A"/>
    <w:rsid w:val="00EA3CD6"/>
    <w:rsid w:val="00EA408F"/>
    <w:rsid w:val="00EA4214"/>
    <w:rsid w:val="00EA4402"/>
    <w:rsid w:val="00EA4603"/>
    <w:rsid w:val="00EA4858"/>
    <w:rsid w:val="00EA4DB1"/>
    <w:rsid w:val="00EA4F53"/>
    <w:rsid w:val="00EA5288"/>
    <w:rsid w:val="00EA52DA"/>
    <w:rsid w:val="00EA5317"/>
    <w:rsid w:val="00EA538E"/>
    <w:rsid w:val="00EA5507"/>
    <w:rsid w:val="00EA57E2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5A72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9FD"/>
    <w:rsid w:val="00EC6E27"/>
    <w:rsid w:val="00EC70B9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2CDD"/>
    <w:rsid w:val="00ED3ABC"/>
    <w:rsid w:val="00ED3D2D"/>
    <w:rsid w:val="00ED454C"/>
    <w:rsid w:val="00ED50EC"/>
    <w:rsid w:val="00ED58B7"/>
    <w:rsid w:val="00ED62FF"/>
    <w:rsid w:val="00ED691A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5F8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4FB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92D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7BD"/>
    <w:rsid w:val="00F058E1"/>
    <w:rsid w:val="00F05F56"/>
    <w:rsid w:val="00F06117"/>
    <w:rsid w:val="00F0682D"/>
    <w:rsid w:val="00F06C8F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6E7C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13D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1F4"/>
    <w:rsid w:val="00F255E0"/>
    <w:rsid w:val="00F25794"/>
    <w:rsid w:val="00F25D4B"/>
    <w:rsid w:val="00F25D61"/>
    <w:rsid w:val="00F25FFC"/>
    <w:rsid w:val="00F275AD"/>
    <w:rsid w:val="00F27B96"/>
    <w:rsid w:val="00F27EC8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2EA7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9DD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BCC"/>
    <w:rsid w:val="00F44EEC"/>
    <w:rsid w:val="00F451F7"/>
    <w:rsid w:val="00F454D8"/>
    <w:rsid w:val="00F458C6"/>
    <w:rsid w:val="00F458E1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A39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06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3"/>
    <w:rsid w:val="00F7490A"/>
    <w:rsid w:val="00F74A4F"/>
    <w:rsid w:val="00F751BC"/>
    <w:rsid w:val="00F754FA"/>
    <w:rsid w:val="00F75567"/>
    <w:rsid w:val="00F757A2"/>
    <w:rsid w:val="00F75AAD"/>
    <w:rsid w:val="00F76050"/>
    <w:rsid w:val="00F7650A"/>
    <w:rsid w:val="00F76821"/>
    <w:rsid w:val="00F769C9"/>
    <w:rsid w:val="00F76AC8"/>
    <w:rsid w:val="00F76CF9"/>
    <w:rsid w:val="00F76F3B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1D57"/>
    <w:rsid w:val="00F82040"/>
    <w:rsid w:val="00F82188"/>
    <w:rsid w:val="00F8223D"/>
    <w:rsid w:val="00F825C7"/>
    <w:rsid w:val="00F8296A"/>
    <w:rsid w:val="00F82BCD"/>
    <w:rsid w:val="00F830C4"/>
    <w:rsid w:val="00F83A4D"/>
    <w:rsid w:val="00F83C44"/>
    <w:rsid w:val="00F83C4D"/>
    <w:rsid w:val="00F842F4"/>
    <w:rsid w:val="00F84C6E"/>
    <w:rsid w:val="00F84E24"/>
    <w:rsid w:val="00F84FDD"/>
    <w:rsid w:val="00F85221"/>
    <w:rsid w:val="00F8591F"/>
    <w:rsid w:val="00F85946"/>
    <w:rsid w:val="00F85A66"/>
    <w:rsid w:val="00F85EEF"/>
    <w:rsid w:val="00F85FB1"/>
    <w:rsid w:val="00F86880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25B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97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0C"/>
    <w:rsid w:val="00FA1C9F"/>
    <w:rsid w:val="00FA1EE8"/>
    <w:rsid w:val="00FA1F99"/>
    <w:rsid w:val="00FA28B7"/>
    <w:rsid w:val="00FA2AE3"/>
    <w:rsid w:val="00FA3519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4EB0"/>
    <w:rsid w:val="00FB51FE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E65"/>
    <w:rsid w:val="00FB5F98"/>
    <w:rsid w:val="00FB6385"/>
    <w:rsid w:val="00FB6491"/>
    <w:rsid w:val="00FB6647"/>
    <w:rsid w:val="00FB7138"/>
    <w:rsid w:val="00FB7356"/>
    <w:rsid w:val="00FB7805"/>
    <w:rsid w:val="00FB7806"/>
    <w:rsid w:val="00FB79F6"/>
    <w:rsid w:val="00FB7D5C"/>
    <w:rsid w:val="00FB7EC4"/>
    <w:rsid w:val="00FC01D7"/>
    <w:rsid w:val="00FC01DC"/>
    <w:rsid w:val="00FC0A92"/>
    <w:rsid w:val="00FC0CBA"/>
    <w:rsid w:val="00FC0D44"/>
    <w:rsid w:val="00FC0E6A"/>
    <w:rsid w:val="00FC11A0"/>
    <w:rsid w:val="00FC15B5"/>
    <w:rsid w:val="00FC1B5B"/>
    <w:rsid w:val="00FC1DA0"/>
    <w:rsid w:val="00FC22FE"/>
    <w:rsid w:val="00FC2685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1B70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974"/>
    <w:rsid w:val="00FD7B6A"/>
    <w:rsid w:val="00FD7C6A"/>
    <w:rsid w:val="00FD7EA2"/>
    <w:rsid w:val="00FE01A4"/>
    <w:rsid w:val="00FE01F5"/>
    <w:rsid w:val="00FE0893"/>
    <w:rsid w:val="00FE0948"/>
    <w:rsid w:val="00FE0B7F"/>
    <w:rsid w:val="00FE0FA2"/>
    <w:rsid w:val="00FE1151"/>
    <w:rsid w:val="00FE1536"/>
    <w:rsid w:val="00FE15E1"/>
    <w:rsid w:val="00FE16F8"/>
    <w:rsid w:val="00FE187D"/>
    <w:rsid w:val="00FE1B42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E7C1B"/>
    <w:rsid w:val="00FF0572"/>
    <w:rsid w:val="00FF0A2A"/>
    <w:rsid w:val="00FF0FE9"/>
    <w:rsid w:val="00FF10D2"/>
    <w:rsid w:val="00FF10EA"/>
    <w:rsid w:val="00FF13F2"/>
    <w:rsid w:val="00FF14AF"/>
    <w:rsid w:val="00FF14EE"/>
    <w:rsid w:val="00FF1A89"/>
    <w:rsid w:val="00FF1BA8"/>
    <w:rsid w:val="00FF1E5F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59F"/>
    <w:rsid w:val="00FF4B5A"/>
    <w:rsid w:val="00FF4E8C"/>
    <w:rsid w:val="00FF5057"/>
    <w:rsid w:val="00FF53CE"/>
    <w:rsid w:val="00FF5409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11"/>
    <w:next w:val="11"/>
    <w:link w:val="50"/>
    <w:rsid w:val="00BD71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BD712D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character" w:customStyle="1" w:styleId="First0">
    <w:name w:val="FirstОснТекст Знак"/>
    <w:link w:val="First"/>
    <w:rsid w:val="00A625D0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3761AB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qFormat/>
    <w:rsid w:val="003761AB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qFormat/>
    <w:rsid w:val="009F5798"/>
    <w:rPr>
      <w:sz w:val="16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customStyle="1" w:styleId="ac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d">
    <w:name w:val="ОснТекст:"/>
    <w:basedOn w:val="a0"/>
    <w:next w:val="a"/>
    <w:rsid w:val="003761AB"/>
    <w:pPr>
      <w:spacing w:after="120"/>
    </w:pPr>
  </w:style>
  <w:style w:type="paragraph" w:customStyle="1" w:styleId="ae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f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2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  <w:style w:type="paragraph" w:customStyle="1" w:styleId="first3">
    <w:name w:val="first"/>
    <w:basedOn w:val="a"/>
    <w:rsid w:val="00C306D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BD712D"/>
    <w:rPr>
      <w:b/>
      <w:sz w:val="22"/>
      <w:szCs w:val="22"/>
    </w:rPr>
  </w:style>
  <w:style w:type="paragraph" w:customStyle="1" w:styleId="11">
    <w:name w:val="Обычный1"/>
    <w:rsid w:val="00BD712D"/>
  </w:style>
  <w:style w:type="character" w:customStyle="1" w:styleId="60">
    <w:name w:val="Заголовок 6 Знак"/>
    <w:basedOn w:val="a1"/>
    <w:link w:val="6"/>
    <w:rsid w:val="00BD712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1%20&#1044;&#1054;&#1050;&#1051;&#1040;&#1044;\&#1072;&#1085;&#1075;&#1083;\&#1053;&#1072;%20&#1074;&#1077;&#1088;&#1089;&#1090;&#1082;&#1091;\smd%200203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825"/>
          <c:y val="3.4926470588235295E-2"/>
          <c:w val="0.72813990461050082"/>
          <c:h val="0.830882352941176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482E-2"/>
                  <c:y val="1.9299058205960015E-7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2671999105975497E-2"/>
                  <c:y val="0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4783998956971398E-2"/>
                  <c:y val="2.4489797492515237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925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8.5254948315874428E-3"/>
                  <c:y val="3.8566610224433029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094E-2"/>
                  <c:y val="4.901960784313839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523E-2"/>
                  <c:y val="2.450980392156869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094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60015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60015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113.9</c:v>
                </c:pt>
                <c:pt idx="1">
                  <c:v>114.8</c:v>
                </c:pt>
                <c:pt idx="2">
                  <c:v>117.5</c:v>
                </c:pt>
                <c:pt idx="3">
                  <c:v>123.9</c:v>
                </c:pt>
                <c:pt idx="4">
                  <c:v>110</c:v>
                </c:pt>
                <c:pt idx="5">
                  <c:v>97.7</c:v>
                </c:pt>
                <c:pt idx="6">
                  <c:v>121.2</c:v>
                </c:pt>
                <c:pt idx="7">
                  <c:v>120.6</c:v>
                </c:pt>
                <c:pt idx="8">
                  <c:v>122.6</c:v>
                </c:pt>
                <c:pt idx="9">
                  <c:v>118.5</c:v>
                </c:pt>
                <c:pt idx="10">
                  <c:v>109.3</c:v>
                </c:pt>
                <c:pt idx="11">
                  <c:v>117.5</c:v>
                </c:pt>
                <c:pt idx="12">
                  <c:v>118.9</c:v>
                </c:pt>
                <c:pt idx="13">
                  <c:v>123.2</c:v>
                </c:pt>
                <c:pt idx="14">
                  <c:v>116</c:v>
                </c:pt>
                <c:pt idx="15">
                  <c:v>114.8</c:v>
                </c:pt>
                <c:pt idx="16">
                  <c:v>110.7</c:v>
                </c:pt>
                <c:pt idx="17">
                  <c:v>117.8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33795223729E-2"/>
                  <c:y val="9.0245867925168422E-5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961E-2"/>
                  <c:y val="-2.7885209201791356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8680888130860478E-2"/>
                  <c:y val="2.8907602693723899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4786493444984401E-2"/>
                  <c:y val="-1.8228508322578095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7E-2"/>
                  <c:y val="8.1828006793270786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2733030912693254E-2"/>
                  <c:y val="-2.2503617065952529E-4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67E-2"/>
                  <c:y val="4.4934121440073207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503E-2"/>
                  <c:y val="-1.7093175853018607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5608676694065413E-2"/>
                  <c:y val="2.7436286513661838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71617250036E-2"/>
                  <c:y val="1.0931705668115732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724E-2"/>
                  <c:y val="-2.83368071638107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3417887608E-2"/>
                  <c:y val="-2.0363170198500481E-4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3165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18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413E-2"/>
                  <c:y val="-9.0319592403891567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523E-2"/>
                  <c:y val="1.9299058205960015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106.2</c:v>
                </c:pt>
                <c:pt idx="1">
                  <c:v>107.1</c:v>
                </c:pt>
                <c:pt idx="2">
                  <c:v>109.7</c:v>
                </c:pt>
                <c:pt idx="3">
                  <c:v>115.7</c:v>
                </c:pt>
                <c:pt idx="4">
                  <c:v>102.4</c:v>
                </c:pt>
                <c:pt idx="5">
                  <c:v>91.2</c:v>
                </c:pt>
                <c:pt idx="6">
                  <c:v>113.3</c:v>
                </c:pt>
                <c:pt idx="7">
                  <c:v>112.4</c:v>
                </c:pt>
                <c:pt idx="8">
                  <c:v>114.5</c:v>
                </c:pt>
                <c:pt idx="9">
                  <c:v>110.6</c:v>
                </c:pt>
                <c:pt idx="10">
                  <c:v>101.6</c:v>
                </c:pt>
                <c:pt idx="11">
                  <c:v>109.1</c:v>
                </c:pt>
                <c:pt idx="12">
                  <c:v>111</c:v>
                </c:pt>
                <c:pt idx="13">
                  <c:v>114.3</c:v>
                </c:pt>
                <c:pt idx="14">
                  <c:v>108.2</c:v>
                </c:pt>
                <c:pt idx="15">
                  <c:v>106.6</c:v>
                </c:pt>
                <c:pt idx="16">
                  <c:v>103.5</c:v>
                </c:pt>
                <c:pt idx="17">
                  <c:v>110</c:v>
                </c:pt>
              </c:numCache>
            </c:numRef>
          </c:val>
        </c:ser>
        <c:axId val="145842944"/>
        <c:axId val="145844864"/>
      </c:barChart>
      <c:catAx>
        <c:axId val="145842944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45844864"/>
        <c:crossesAt val="100"/>
        <c:auto val="1"/>
        <c:lblAlgn val="ctr"/>
        <c:lblOffset val="100"/>
        <c:tickLblSkip val="1"/>
        <c:tickMarkSkip val="1"/>
      </c:catAx>
      <c:valAx>
        <c:axId val="145844864"/>
        <c:scaling>
          <c:orientation val="minMax"/>
          <c:max val="125"/>
          <c:min val="85"/>
        </c:scaling>
        <c:axPos val="b"/>
        <c:majorGridlines/>
        <c:numFmt formatCode="0" sourceLinked="0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45842944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9.5389977996015174E-3"/>
          <c:y val="0.9338235294117645"/>
          <c:w val="0.98410172579457678"/>
          <c:h val="3.8602941176470881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A0A-0FBF-45FF-B854-36DC54EB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</Template>
  <TotalTime>1990</TotalTime>
  <Pages>28</Pages>
  <Words>11987</Words>
  <Characters>68330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Kanat2020</cp:lastModifiedBy>
  <cp:revision>1455</cp:revision>
  <cp:lastPrinted>2020-03-12T06:52:00Z</cp:lastPrinted>
  <dcterms:created xsi:type="dcterms:W3CDTF">2020-07-13T16:19:00Z</dcterms:created>
  <dcterms:modified xsi:type="dcterms:W3CDTF">2021-03-17T04:51:00Z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